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jc w:val="center"/>
        <w:rPr>
          <w:b/>
          <w:color w:val="000000"/>
          <w:sz w:val="28"/>
        </w:rPr>
      </w:pPr>
      <w:r w:rsidRPr="0066451B">
        <w:rPr>
          <w:b/>
          <w:color w:val="000000"/>
          <w:sz w:val="28"/>
        </w:rPr>
        <w:t xml:space="preserve">               РАСЧЕТ ВАЛОВЫХ ВЫБРОСОВ</w:t>
      </w:r>
    </w:p>
    <w:p w:rsidR="0066451B" w:rsidRPr="0066451B" w:rsidRDefault="00B30ECD" w:rsidP="0066451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202</w:t>
      </w:r>
      <w:r w:rsidR="002D73A6">
        <w:rPr>
          <w:b/>
          <w:color w:val="000000"/>
          <w:sz w:val="28"/>
        </w:rPr>
        <w:t>8</w:t>
      </w:r>
      <w:r>
        <w:rPr>
          <w:b/>
          <w:color w:val="000000"/>
          <w:sz w:val="28"/>
        </w:rPr>
        <w:t xml:space="preserve"> год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62486.6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2D73A6" w:rsidRDefault="002D73A6" w:rsidP="002D73A6">
      <w:pPr>
        <w:rPr>
          <w:b/>
          <w:i/>
          <w:color w:val="000000"/>
          <w:u w:val="single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62486.6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0.63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5.6 · 20 · (1-0) / 3600 = </w:t>
      </w:r>
      <w:r>
        <w:rPr>
          <w:rFonts w:ascii="Arial" w:hAnsi="Arial" w:cs="Arial"/>
          <w:b/>
          <w:color w:val="000000"/>
        </w:rPr>
        <w:t>0.056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0.63 + 2.6 = </w:t>
      </w:r>
      <w:r>
        <w:rPr>
          <w:rFonts w:ascii="Arial" w:hAnsi="Arial" w:cs="Arial"/>
          <w:b/>
          <w:color w:val="000000"/>
        </w:rPr>
        <w:t>3.23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3.23</w:t>
            </w:r>
          </w:p>
        </w:tc>
      </w:tr>
    </w:tbl>
    <w:p w:rsidR="003E4D66" w:rsidRDefault="003E4D66" w:rsidP="003E4D66">
      <w:pPr>
        <w:rPr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b/>
          <w:i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18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62486.6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2D73A6" w:rsidRDefault="002D73A6" w:rsidP="002D73A6">
      <w:pPr>
        <w:rPr>
          <w:b/>
          <w:i/>
          <w:color w:val="000000"/>
          <w:u w:val="single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62486.6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2.025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18 · 20 · (1-0) / 3600 = </w:t>
      </w:r>
      <w:r>
        <w:rPr>
          <w:rFonts w:ascii="Arial" w:hAnsi="Arial" w:cs="Arial"/>
          <w:b/>
          <w:color w:val="000000"/>
        </w:rPr>
        <w:t>0.18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2.025 + 2.6 = </w:t>
      </w:r>
      <w:r>
        <w:rPr>
          <w:rFonts w:ascii="Arial" w:hAnsi="Arial" w:cs="Arial"/>
          <w:b/>
          <w:color w:val="000000"/>
        </w:rPr>
        <w:t>4.625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0.18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4.625</w:t>
            </w:r>
          </w:p>
        </w:tc>
      </w:tr>
    </w:tbl>
    <w:p w:rsidR="00CE07C9" w:rsidRDefault="00CE07C9" w:rsidP="00CE07C9">
      <w:pPr>
        <w:rPr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6003,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1238.9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1238.9 · (1-0) = </w:t>
      </w:r>
      <w:r>
        <w:rPr>
          <w:rFonts w:ascii="Arial" w:hAnsi="Arial" w:cs="Arial"/>
          <w:b/>
          <w:color w:val="000000"/>
        </w:rPr>
        <w:t>0.702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+ 0.702 = </w:t>
      </w:r>
      <w:r>
        <w:rPr>
          <w:rFonts w:ascii="Arial" w:hAnsi="Arial" w:cs="Arial"/>
          <w:b/>
          <w:color w:val="000000"/>
        </w:rPr>
        <w:t>0.702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274.7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274.7 · (1-0) = </w:t>
      </w:r>
      <w:r>
        <w:rPr>
          <w:rFonts w:ascii="Arial" w:hAnsi="Arial" w:cs="Arial"/>
          <w:b/>
          <w:color w:val="000000"/>
        </w:rPr>
        <w:t>0.1477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0.702 + 0.1477 = </w:t>
      </w:r>
      <w:r>
        <w:rPr>
          <w:rFonts w:ascii="Arial" w:hAnsi="Arial" w:cs="Arial"/>
          <w:b/>
          <w:color w:val="000000"/>
        </w:rPr>
        <w:t>0.85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0.85 + 3.085 = </w:t>
      </w:r>
      <w:r>
        <w:rPr>
          <w:rFonts w:ascii="Arial" w:hAnsi="Arial" w:cs="Arial"/>
          <w:b/>
          <w:color w:val="000000"/>
        </w:rPr>
        <w:t>3.935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3.935 + 5.48 = </w:t>
      </w:r>
      <w:r>
        <w:rPr>
          <w:rFonts w:ascii="Arial" w:hAnsi="Arial" w:cs="Arial"/>
          <w:b/>
          <w:color w:val="000000"/>
        </w:rPr>
        <w:t>9.42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9.42 = </w:t>
      </w:r>
      <w:r>
        <w:rPr>
          <w:rFonts w:ascii="Arial" w:hAnsi="Arial" w:cs="Arial"/>
          <w:b/>
          <w:color w:val="000000"/>
        </w:rPr>
        <w:t>3.77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3.77</w:t>
            </w:r>
          </w:p>
        </w:tc>
      </w:tr>
    </w:tbl>
    <w:p w:rsidR="0015298A" w:rsidRDefault="0015298A" w:rsidP="0015298A">
      <w:pPr>
        <w:rPr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  <w:sectPr w:rsidR="00523515" w:rsidSect="006645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523515" w:rsidRPr="000B4077" w:rsidRDefault="00523515" w:rsidP="00523515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 w:rsidRPr="000B4077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523515" w:rsidRPr="000B4077" w:rsidRDefault="00523515" w:rsidP="00523515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523515" w:rsidRDefault="00523515" w:rsidP="00523515">
      <w:pPr>
        <w:rPr>
          <w:rFonts w:ascii="Courier New" w:hAnsi="Courier New" w:cs="Courier New"/>
          <w:color w:val="000000"/>
          <w:sz w:val="22"/>
        </w:rPr>
      </w:pPr>
    </w:p>
    <w:p w:rsidR="00523515" w:rsidRDefault="00523515" w:rsidP="00523515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523515" w:rsidRDefault="00523515" w:rsidP="00523515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523515" w:rsidRDefault="00523515" w:rsidP="00523515">
      <w:pPr>
        <w:sectPr w:rsidR="00523515" w:rsidSect="004C5E0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523515" w:rsidRDefault="00523515" w:rsidP="00523515">
      <w:pPr>
        <w:pStyle w:val="a8"/>
        <w:rPr>
          <w:sz w:val="11"/>
        </w:rPr>
      </w:pPr>
    </w:p>
    <w:p w:rsidR="00523515" w:rsidRDefault="00523515" w:rsidP="00523515">
      <w:pPr>
        <w:pStyle w:val="a8"/>
        <w:rPr>
          <w:sz w:val="11"/>
        </w:rPr>
      </w:pPr>
    </w:p>
    <w:p w:rsidR="00523515" w:rsidRDefault="00523515" w:rsidP="00523515">
      <w:pPr>
        <w:pStyle w:val="a8"/>
        <w:spacing w:before="1"/>
        <w:rPr>
          <w:sz w:val="11"/>
        </w:rPr>
      </w:pPr>
    </w:p>
    <w:p w:rsidR="00523515" w:rsidRDefault="00523515" w:rsidP="00523515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829E95B" wp14:editId="0AEA35FB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D65BA0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proofErr w:type="spellStart"/>
      <w:r>
        <w:rPr>
          <w:i/>
          <w:spacing w:val="-4"/>
          <w:w w:val="120"/>
          <w:sz w:val="11"/>
        </w:rPr>
        <w:t>окр</w:t>
      </w:r>
      <w:proofErr w:type="spellEnd"/>
    </w:p>
    <w:p w:rsidR="00523515" w:rsidRDefault="00523515" w:rsidP="00523515">
      <w:pPr>
        <w:spacing w:before="3"/>
        <w:rPr>
          <w:i/>
          <w:sz w:val="19"/>
        </w:rPr>
      </w:pPr>
      <w:r>
        <w:br w:type="column"/>
      </w:r>
    </w:p>
    <w:p w:rsidR="00523515" w:rsidRDefault="00523515" w:rsidP="00523515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proofErr w:type="gramStart"/>
      <w:r>
        <w:rPr>
          <w:i/>
          <w:spacing w:val="-5"/>
          <w:w w:val="120"/>
          <w:sz w:val="19"/>
        </w:rPr>
        <w:t>m</w:t>
      </w:r>
      <w:proofErr w:type="gramEnd"/>
      <w:r>
        <w:rPr>
          <w:i/>
          <w:spacing w:val="-5"/>
          <w:w w:val="120"/>
          <w:position w:val="-4"/>
          <w:sz w:val="11"/>
        </w:rPr>
        <w:t>ф</w:t>
      </w:r>
    </w:p>
    <w:p w:rsidR="00523515" w:rsidRDefault="00523515" w:rsidP="00523515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523515" w:rsidRDefault="00523515" w:rsidP="00523515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625A391" wp14:editId="7D00D327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5625A39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3B18B70" wp14:editId="6D3EFC5C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3B18B70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523515" w:rsidRDefault="00523515" w:rsidP="00523515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proofErr w:type="gramStart"/>
      <w:r>
        <w:rPr>
          <w:i/>
          <w:w w:val="120"/>
          <w:position w:val="11"/>
          <w:sz w:val="11"/>
        </w:rPr>
        <w:t>р</w:t>
      </w:r>
      <w:proofErr w:type="gramEnd"/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523515" w:rsidRDefault="00523515" w:rsidP="00523515">
      <w:pPr>
        <w:spacing w:before="156"/>
        <w:rPr>
          <w:sz w:val="19"/>
        </w:rPr>
      </w:pPr>
      <w:r>
        <w:br w:type="column"/>
      </w:r>
    </w:p>
    <w:p w:rsidR="00523515" w:rsidRDefault="00523515" w:rsidP="00523515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523515" w:rsidRDefault="00523515" w:rsidP="00523515">
      <w:pPr>
        <w:rPr>
          <w:sz w:val="19"/>
        </w:r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523515" w:rsidRDefault="00523515" w:rsidP="00523515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523515" w:rsidRDefault="00523515" w:rsidP="00523515">
      <w:p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523515" w:rsidRDefault="00523515" w:rsidP="00523515">
      <w:pPr>
        <w:pStyle w:val="a8"/>
        <w:spacing w:before="52"/>
        <w:rPr>
          <w:sz w:val="12"/>
        </w:rPr>
      </w:pPr>
    </w:p>
    <w:p w:rsidR="00523515" w:rsidRDefault="00523515" w:rsidP="00523515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46449DD" wp14:editId="36726140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46449DD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i/>
          <w:spacing w:val="-5"/>
          <w:w w:val="120"/>
          <w:sz w:val="20"/>
        </w:rPr>
        <w:t>m</w:t>
      </w:r>
      <w:proofErr w:type="gramEnd"/>
      <w:r>
        <w:rPr>
          <w:i/>
          <w:spacing w:val="-5"/>
          <w:w w:val="120"/>
          <w:position w:val="-4"/>
          <w:sz w:val="12"/>
        </w:rPr>
        <w:t>м</w:t>
      </w:r>
    </w:p>
    <w:p w:rsidR="00523515" w:rsidRDefault="00523515" w:rsidP="00523515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D09B668" wp14:editId="58A78BAC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76CDB1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i/>
          <w:spacing w:val="-5"/>
          <w:w w:val="120"/>
          <w:sz w:val="12"/>
        </w:rPr>
        <w:t>окр</w:t>
      </w:r>
      <w:proofErr w:type="spellEnd"/>
      <w:proofErr w:type="gramEnd"/>
    </w:p>
    <w:p w:rsidR="00523515" w:rsidRDefault="00523515" w:rsidP="00523515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523515" w:rsidRDefault="00523515" w:rsidP="00523515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EA621CC" wp14:editId="366B608F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EA621CC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064126F" wp14:editId="2A2406EA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064126F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523515" w:rsidRDefault="00523515" w:rsidP="00523515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proofErr w:type="gramStart"/>
      <w:r>
        <w:rPr>
          <w:i/>
          <w:w w:val="120"/>
          <w:position w:val="11"/>
          <w:sz w:val="12"/>
        </w:rPr>
        <w:t>р</w:t>
      </w:r>
      <w:proofErr w:type="gramEnd"/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523515" w:rsidRDefault="00523515" w:rsidP="00523515">
      <w:pPr>
        <w:spacing w:before="121"/>
        <w:rPr>
          <w:sz w:val="20"/>
        </w:rPr>
      </w:pPr>
      <w:r>
        <w:br w:type="column"/>
      </w:r>
    </w:p>
    <w:p w:rsidR="00523515" w:rsidRDefault="00523515" w:rsidP="00523515">
      <w:pPr>
        <w:ind w:left="110"/>
        <w:rPr>
          <w:sz w:val="20"/>
        </w:rPr>
      </w:pPr>
      <w:proofErr w:type="gramStart"/>
      <w:r>
        <w:rPr>
          <w:i/>
          <w:w w:val="120"/>
          <w:sz w:val="20"/>
        </w:rPr>
        <w:t>г</w:t>
      </w:r>
      <w:proofErr w:type="gramEnd"/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523515" w:rsidRDefault="00523515" w:rsidP="00523515">
      <w:pPr>
        <w:rPr>
          <w:sz w:val="20"/>
        </w:r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523515" w:rsidRDefault="00523515" w:rsidP="00523515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proofErr w:type="spellStart"/>
      <w:proofErr w:type="gramStart"/>
      <w:r>
        <w:rPr>
          <w:position w:val="1"/>
        </w:rPr>
        <w:t>m</w:t>
      </w:r>
      <w:proofErr w:type="gramEnd"/>
      <w:r>
        <w:rPr>
          <w:position w:val="1"/>
          <w:vertAlign w:val="subscript"/>
        </w:rPr>
        <w:t>ф</w:t>
      </w:r>
      <w:proofErr w:type="spellEnd"/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523515" w:rsidRDefault="00523515" w:rsidP="00523515">
      <w:pPr>
        <w:pStyle w:val="a8"/>
        <w:spacing w:before="95"/>
        <w:ind w:left="2298"/>
      </w:pPr>
      <w:proofErr w:type="spellStart"/>
      <w:r>
        <w:t>m</w:t>
      </w:r>
      <w:r>
        <w:rPr>
          <w:vertAlign w:val="subscript"/>
        </w:rPr>
        <w:t>m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proofErr w:type="gramStart"/>
      <w:r>
        <w:t>кг</w:t>
      </w:r>
      <w:proofErr w:type="gramEnd"/>
      <w:r>
        <w:t>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523515" w:rsidRDefault="00523515" w:rsidP="00523515">
      <w:pPr>
        <w:pStyle w:val="a8"/>
        <w:spacing w:before="109"/>
        <w:ind w:left="2298"/>
      </w:pPr>
      <w:proofErr w:type="spellStart"/>
      <w:r>
        <w:t>f</w:t>
      </w:r>
      <w:r>
        <w:rPr>
          <w:vertAlign w:val="subscript"/>
        </w:rPr>
        <w:t>p</w:t>
      </w:r>
      <w:proofErr w:type="spellEnd"/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523515" w:rsidRDefault="00523515" w:rsidP="00523515">
      <w:pPr>
        <w:pStyle w:val="a8"/>
        <w:spacing w:before="105" w:line="338" w:lineRule="auto"/>
        <w:ind w:left="2298" w:right="15788"/>
      </w:pPr>
      <w:proofErr w:type="spellStart"/>
      <w:r>
        <w:t>δ</w:t>
      </w:r>
      <w:r>
        <w:rPr>
          <w:rFonts w:ascii="Calibri" w:hAnsi="Calibri"/>
        </w:rPr>
        <w:t>'</w:t>
      </w:r>
      <w:proofErr w:type="gramStart"/>
      <w:r>
        <w:rPr>
          <w:vertAlign w:val="subscript"/>
        </w:rPr>
        <w:t>р</w:t>
      </w:r>
      <w:proofErr w:type="spellEnd"/>
      <w:proofErr w:type="gramEnd"/>
      <w:r>
        <w:t xml:space="preserve"> – доля растворителя в лакокрасочных материалах, выделившегося при нанесении покрытия, % масс (принято по таблице 3 методики); </w:t>
      </w:r>
      <w:proofErr w:type="spellStart"/>
      <w:r>
        <w:t>δ</w:t>
      </w:r>
      <w:r>
        <w:rPr>
          <w:vertAlign w:val="subscript"/>
        </w:rPr>
        <w:t>х</w:t>
      </w:r>
      <w:proofErr w:type="spellEnd"/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523515" w:rsidRDefault="00523515" w:rsidP="00523515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523515" w:rsidRDefault="00523515" w:rsidP="00523515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523515" w:rsidRDefault="00523515" w:rsidP="00523515">
      <w:p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523515" w:rsidRDefault="00523515" w:rsidP="00523515">
      <w:pPr>
        <w:pStyle w:val="a8"/>
        <w:spacing w:before="107"/>
        <w:rPr>
          <w:sz w:val="13"/>
        </w:rPr>
      </w:pPr>
    </w:p>
    <w:p w:rsidR="00523515" w:rsidRDefault="00523515" w:rsidP="00523515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523515" w:rsidRDefault="00523515" w:rsidP="00523515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proofErr w:type="gramStart"/>
      <w:r>
        <w:rPr>
          <w:i/>
          <w:spacing w:val="-5"/>
          <w:w w:val="110"/>
        </w:rPr>
        <w:t>m</w:t>
      </w:r>
      <w:proofErr w:type="gramEnd"/>
      <w:r>
        <w:rPr>
          <w:i/>
          <w:spacing w:val="-5"/>
          <w:w w:val="110"/>
          <w:position w:val="-4"/>
          <w:sz w:val="13"/>
        </w:rPr>
        <w:t>ф</w:t>
      </w:r>
    </w:p>
    <w:p w:rsidR="00523515" w:rsidRDefault="00523515" w:rsidP="00523515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523515" w:rsidRDefault="00523515" w:rsidP="00523515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32A09A3" wp14:editId="3EC088C2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1DE654A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4B4C72" wp14:editId="12C0A6AE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4B4C72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3C71F08" wp14:editId="08FE23C4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C71F08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523515" w:rsidRDefault="00523515" w:rsidP="00523515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proofErr w:type="gramStart"/>
      <w:r>
        <w:rPr>
          <w:i/>
          <w:w w:val="110"/>
          <w:position w:val="11"/>
          <w:sz w:val="13"/>
        </w:rPr>
        <w:t>р</w:t>
      </w:r>
      <w:proofErr w:type="gramEnd"/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523515" w:rsidRDefault="00523515" w:rsidP="00523515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523515" w:rsidRDefault="00523515" w:rsidP="00523515">
      <w:p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523515" w:rsidRDefault="00523515" w:rsidP="00523515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523515" w:rsidRDefault="00523515" w:rsidP="00523515">
      <w:pPr>
        <w:spacing w:line="213" w:lineRule="exact"/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523515" w:rsidRDefault="00523515" w:rsidP="00523515">
      <w:pPr>
        <w:pStyle w:val="a8"/>
        <w:spacing w:before="109"/>
        <w:rPr>
          <w:sz w:val="10"/>
        </w:rPr>
      </w:pPr>
    </w:p>
    <w:p w:rsidR="00523515" w:rsidRDefault="00523515" w:rsidP="00523515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8AECFFA" wp14:editId="056D5F06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8AECFFA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523515" w:rsidRDefault="00523515" w:rsidP="00523515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FE31B4E" wp14:editId="569B6D08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727BC68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523515" w:rsidRDefault="00523515" w:rsidP="00523515">
      <w:pPr>
        <w:spacing w:before="85"/>
        <w:rPr>
          <w:i/>
          <w:sz w:val="10"/>
        </w:rPr>
      </w:pPr>
      <w:r>
        <w:br w:type="column"/>
      </w:r>
    </w:p>
    <w:p w:rsidR="00523515" w:rsidRDefault="00523515" w:rsidP="00523515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523515" w:rsidRDefault="00523515" w:rsidP="00523515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3B2A2C0" wp14:editId="171A673C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3B2A2C0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AF72736" wp14:editId="26A82839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3515" w:rsidRDefault="00523515" w:rsidP="00523515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AF72736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523515" w:rsidRDefault="00523515" w:rsidP="00523515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523515" w:rsidRDefault="00523515" w:rsidP="00523515">
      <w:pPr>
        <w:spacing w:before="14"/>
        <w:rPr>
          <w:sz w:val="17"/>
        </w:rPr>
      </w:pPr>
      <w:r>
        <w:br w:type="column"/>
      </w:r>
    </w:p>
    <w:p w:rsidR="00523515" w:rsidRDefault="00523515" w:rsidP="00523515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proofErr w:type="gramStart"/>
      <w:r>
        <w:rPr>
          <w:i/>
          <w:spacing w:val="-10"/>
          <w:w w:val="105"/>
          <w:position w:val="-3"/>
          <w:sz w:val="10"/>
        </w:rPr>
        <w:t>р</w:t>
      </w:r>
      <w:proofErr w:type="gramEnd"/>
    </w:p>
    <w:p w:rsidR="00523515" w:rsidRDefault="00523515" w:rsidP="00523515">
      <w:pPr>
        <w:spacing w:before="142"/>
        <w:rPr>
          <w:i/>
          <w:sz w:val="17"/>
        </w:rPr>
      </w:pPr>
      <w:r>
        <w:br w:type="column"/>
      </w:r>
    </w:p>
    <w:p w:rsidR="00523515" w:rsidRDefault="00523515" w:rsidP="00523515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proofErr w:type="gramStart"/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</w:t>
      </w:r>
      <w:proofErr w:type="gramEnd"/>
      <w:r>
        <w:rPr>
          <w:spacing w:val="-5"/>
          <w:w w:val="105"/>
          <w:sz w:val="17"/>
        </w:rPr>
        <w:t>,</w:t>
      </w:r>
    </w:p>
    <w:p w:rsidR="00523515" w:rsidRDefault="00523515" w:rsidP="00523515">
      <w:pPr>
        <w:spacing w:before="165"/>
        <w:rPr>
          <w:sz w:val="17"/>
        </w:rPr>
      </w:pPr>
      <w:r>
        <w:br w:type="column"/>
      </w:r>
    </w:p>
    <w:p w:rsidR="00523515" w:rsidRDefault="00523515" w:rsidP="00523515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proofErr w:type="gramStart"/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  <w:proofErr w:type="gramEnd"/>
    </w:p>
    <w:p w:rsidR="00523515" w:rsidRDefault="00523515" w:rsidP="00523515">
      <w:pPr>
        <w:rPr>
          <w:sz w:val="17"/>
        </w:r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523515" w:rsidRDefault="00523515" w:rsidP="00523515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proofErr w:type="gramStart"/>
      <w:r>
        <w:rPr>
          <w:position w:val="1"/>
          <w:vertAlign w:val="subscript"/>
        </w:rPr>
        <w:t>р</w:t>
      </w:r>
      <w:proofErr w:type="spellEnd"/>
      <w:r>
        <w:rPr>
          <w:position w:val="1"/>
        </w:rPr>
        <w:t>–</w:t>
      </w:r>
      <w:proofErr w:type="gramEnd"/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523515" w:rsidRDefault="00523515" w:rsidP="00523515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proofErr w:type="spellStart"/>
      <w:r>
        <w:rPr>
          <w:rFonts w:ascii="Arial" w:hAnsi="Arial"/>
          <w:i/>
          <w:vertAlign w:val="subscript"/>
        </w:rPr>
        <w:t>m</w:t>
      </w:r>
      <w:proofErr w:type="spellEnd"/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кг</w:t>
      </w:r>
      <w:proofErr w:type="gramEnd"/>
      <w:r>
        <w:rPr>
          <w:spacing w:val="-2"/>
        </w:rPr>
        <w:t>/ч.</w:t>
      </w:r>
    </w:p>
    <w:p w:rsidR="00523515" w:rsidRDefault="00523515" w:rsidP="00523515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523515" w:rsidRDefault="00523515" w:rsidP="00523515">
      <w:pPr>
        <w:pStyle w:val="a8"/>
        <w:spacing w:before="1"/>
        <w:rPr>
          <w:sz w:val="14"/>
        </w:rPr>
      </w:pPr>
    </w:p>
    <w:p w:rsidR="00523515" w:rsidRDefault="00523515" w:rsidP="00523515">
      <w:pPr>
        <w:rPr>
          <w:sz w:val="14"/>
        </w:r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523515" w:rsidRDefault="00523515" w:rsidP="00523515">
      <w:pPr>
        <w:pStyle w:val="a8"/>
        <w:spacing w:before="9"/>
        <w:rPr>
          <w:sz w:val="10"/>
        </w:rPr>
      </w:pPr>
    </w:p>
    <w:p w:rsidR="00523515" w:rsidRDefault="00523515" w:rsidP="00523515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523515" w:rsidRDefault="00523515" w:rsidP="00523515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proofErr w:type="spellStart"/>
      <w:proofErr w:type="gramStart"/>
      <w:r>
        <w:rPr>
          <w:i/>
          <w:spacing w:val="-5"/>
          <w:w w:val="105"/>
          <w:sz w:val="10"/>
        </w:rPr>
        <w:t>окр</w:t>
      </w:r>
      <w:proofErr w:type="spellEnd"/>
      <w:proofErr w:type="gramEnd"/>
    </w:p>
    <w:p w:rsidR="00523515" w:rsidRDefault="00523515" w:rsidP="00523515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523515" w:rsidRDefault="00523515" w:rsidP="00523515">
      <w:pPr>
        <w:rPr>
          <w:sz w:val="10"/>
        </w:rPr>
        <w:sectPr w:rsidR="00523515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523515" w:rsidRDefault="00523515" w:rsidP="00523515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523515" w:rsidRPr="00342880" w:rsidTr="00B024A5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523515" w:rsidRPr="00342880" w:rsidRDefault="00523515" w:rsidP="00B024A5">
            <w:pPr>
              <w:pStyle w:val="TableParagraph"/>
              <w:spacing w:before="137"/>
              <w:rPr>
                <w:b/>
                <w:sz w:val="16"/>
                <w:lang w:val="ru-RU"/>
              </w:rPr>
            </w:pPr>
          </w:p>
          <w:p w:rsidR="00523515" w:rsidRPr="00342880" w:rsidRDefault="00523515" w:rsidP="00B024A5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Наименование</w:t>
            </w:r>
            <w:proofErr w:type="spellEnd"/>
            <w:r w:rsidRPr="00342880">
              <w:rPr>
                <w:b/>
                <w:spacing w:val="-7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операции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Номер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исто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ч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ника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выб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>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523515" w:rsidRPr="00342880" w:rsidRDefault="00523515" w:rsidP="00B024A5">
            <w:pPr>
              <w:pStyle w:val="TableParagraph"/>
              <w:spacing w:before="17"/>
              <w:rPr>
                <w:b/>
                <w:sz w:val="16"/>
                <w:lang w:val="ru-RU"/>
              </w:rPr>
            </w:pPr>
          </w:p>
          <w:p w:rsidR="00523515" w:rsidRPr="00342880" w:rsidRDefault="00523515" w:rsidP="00B024A5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Исполь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z w:val="16"/>
              </w:rPr>
              <w:t>зуемый</w:t>
            </w:r>
            <w:proofErr w:type="spellEnd"/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Способ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окраски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Факт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и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ческий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 xml:space="preserve"> расход </w:t>
            </w:r>
            <w:r w:rsidRPr="00342880">
              <w:rPr>
                <w:b/>
                <w:spacing w:val="-4"/>
                <w:sz w:val="16"/>
                <w:lang w:val="ru-RU"/>
              </w:rPr>
              <w:t>ЛКМ,</w:t>
            </w:r>
          </w:p>
          <w:p w:rsidR="00523515" w:rsidRPr="00342880" w:rsidRDefault="00523515" w:rsidP="00B024A5">
            <w:pPr>
              <w:pStyle w:val="TableParagraph"/>
              <w:spacing w:before="4"/>
              <w:ind w:left="259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Максимал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ь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ный</w:t>
            </w:r>
            <w:proofErr w:type="spellEnd"/>
            <w:r w:rsidRPr="00342880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 xml:space="preserve">часовой </w:t>
            </w:r>
            <w:r w:rsidRPr="00342880">
              <w:rPr>
                <w:b/>
                <w:sz w:val="16"/>
                <w:lang w:val="ru-RU"/>
              </w:rPr>
              <w:t>расход</w:t>
            </w:r>
            <w:r w:rsidRPr="00342880">
              <w:rPr>
                <w:b/>
                <w:spacing w:val="-1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 xml:space="preserve">ЛКМ, </w:t>
            </w:r>
            <w:r w:rsidRPr="00342880">
              <w:rPr>
                <w:b/>
                <w:spacing w:val="-2"/>
                <w:sz w:val="16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Режим </w:t>
            </w:r>
            <w:proofErr w:type="spellStart"/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проведе-ния</w:t>
            </w:r>
            <w:proofErr w:type="spellEnd"/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окрасочных </w:t>
            </w:r>
            <w:r w:rsidRPr="00342880">
              <w:rPr>
                <w:b/>
                <w:sz w:val="16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139"/>
              <w:rPr>
                <w:b/>
                <w:sz w:val="16"/>
                <w:lang w:val="ru-RU"/>
              </w:rPr>
            </w:pPr>
          </w:p>
          <w:p w:rsidR="00523515" w:rsidRPr="00342880" w:rsidRDefault="00523515" w:rsidP="00B024A5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Время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сушки</w:t>
            </w:r>
            <w:proofErr w:type="spellEnd"/>
            <w:r w:rsidRPr="00342880">
              <w:rPr>
                <w:b/>
                <w:spacing w:val="-2"/>
                <w:sz w:val="16"/>
              </w:rPr>
              <w:t>, ч/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523515" w:rsidRPr="00342880" w:rsidRDefault="00523515" w:rsidP="00B024A5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очис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тки</w:t>
            </w:r>
            <w:proofErr w:type="spellEnd"/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4"/>
                <w:sz w:val="16"/>
              </w:rPr>
              <w:t>мас</w:t>
            </w:r>
            <w:proofErr w:type="spellEnd"/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523515" w:rsidRPr="00342880" w:rsidRDefault="00523515" w:rsidP="00B024A5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9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29"/>
              <w:ind w:left="84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z w:val="16"/>
                <w:lang w:val="ru-RU"/>
              </w:rPr>
              <w:t>Выбросы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загрязняющих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веществ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</w:t>
            </w:r>
            <w:r w:rsidRPr="00342880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>атмосферу</w:t>
            </w:r>
          </w:p>
        </w:tc>
      </w:tr>
      <w:tr w:rsidR="00523515" w:rsidRPr="00342880" w:rsidTr="00B024A5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</w:t>
            </w:r>
            <w:proofErr w:type="spellStart"/>
            <w:r w:rsidRPr="00342880">
              <w:rPr>
                <w:b/>
                <w:spacing w:val="-2"/>
                <w:sz w:val="16"/>
              </w:rPr>
              <w:t>сек</w:t>
            </w:r>
            <w:proofErr w:type="spellEnd"/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</w:tr>
      <w:tr w:rsidR="00523515" w:rsidRPr="00342880" w:rsidTr="00B024A5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</w:tr>
      <w:tr w:rsidR="00523515" w:rsidRPr="00342880" w:rsidTr="00B024A5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523515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202</w:t>
            </w:r>
            <w:r>
              <w:rPr>
                <w:b/>
                <w:sz w:val="16"/>
              </w:rPr>
              <w:t xml:space="preserve">7 </w:t>
            </w:r>
            <w:proofErr w:type="spellStart"/>
            <w:r w:rsidRPr="00342880">
              <w:rPr>
                <w:b/>
                <w:spacing w:val="-5"/>
                <w:sz w:val="16"/>
              </w:rPr>
              <w:t>год</w:t>
            </w:r>
            <w:proofErr w:type="spellEnd"/>
          </w:p>
        </w:tc>
      </w:tr>
      <w:tr w:rsidR="00523515" w:rsidRPr="00342880" w:rsidTr="00B024A5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  <w:lang w:val="ru-RU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Огрунтовка</w:t>
            </w:r>
            <w:proofErr w:type="spell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мета</w:t>
            </w:r>
            <w:proofErr w:type="gramStart"/>
            <w:r w:rsidRPr="00342880">
              <w:rPr>
                <w:rFonts w:ascii="Microsoft Sans Serif" w:hAnsi="Microsoft Sans Serif"/>
                <w:sz w:val="16"/>
                <w:lang w:val="ru-RU"/>
              </w:rPr>
              <w:t>л-</w:t>
            </w:r>
            <w:proofErr w:type="gram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лических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spacing w:before="207"/>
              <w:rPr>
                <w:sz w:val="16"/>
              </w:rPr>
            </w:pPr>
          </w:p>
          <w:p w:rsidR="00523515" w:rsidRPr="00342880" w:rsidRDefault="00523515" w:rsidP="00B024A5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</w:t>
            </w:r>
            <w:proofErr w:type="spellEnd"/>
            <w:r w:rsidRPr="00342880">
              <w:rPr>
                <w:rFonts w:ascii="Microsoft Sans Serif" w:hAnsi="Microsoft Sans Serif"/>
                <w:spacing w:val="-2"/>
                <w:sz w:val="16"/>
              </w:rPr>
              <w:t xml:space="preserve">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</w:rPr>
              <w:t>или</w:t>
            </w:r>
            <w:proofErr w:type="spellEnd"/>
            <w:r w:rsidRPr="00342880">
              <w:rPr>
                <w:rFonts w:ascii="Microsoft Sans Serif" w:hAnsi="Microsoft Sans Serif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pStyle w:val="TableParagraph"/>
              <w:rPr>
                <w:b/>
                <w:sz w:val="16"/>
              </w:rPr>
            </w:pPr>
          </w:p>
          <w:p w:rsidR="00523515" w:rsidRPr="00342880" w:rsidRDefault="00523515" w:rsidP="00B024A5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rPr>
                <w:sz w:val="16"/>
                <w:lang w:val="ru-RU"/>
              </w:rPr>
            </w:pPr>
          </w:p>
          <w:p w:rsidR="00523515" w:rsidRPr="00342880" w:rsidRDefault="00523515" w:rsidP="00B024A5">
            <w:pPr>
              <w:spacing w:before="52"/>
              <w:rPr>
                <w:sz w:val="16"/>
                <w:lang w:val="ru-RU"/>
              </w:rPr>
            </w:pPr>
          </w:p>
          <w:p w:rsidR="00523515" w:rsidRPr="00342880" w:rsidRDefault="00523515" w:rsidP="00B024A5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Окраска</w:t>
            </w:r>
            <w:r w:rsidRPr="00342880">
              <w:rPr>
                <w:spacing w:val="-11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 xml:space="preserve">эмалями металлических </w:t>
            </w:r>
            <w:proofErr w:type="spellStart"/>
            <w:r w:rsidRPr="00342880">
              <w:rPr>
                <w:spacing w:val="-2"/>
                <w:sz w:val="16"/>
                <w:lang w:val="ru-RU"/>
              </w:rPr>
              <w:t>огрунтованных</w:t>
            </w:r>
            <w:proofErr w:type="spellEnd"/>
            <w:r w:rsidRPr="00342880">
              <w:rPr>
                <w:spacing w:val="-2"/>
                <w:sz w:val="16"/>
                <w:lang w:val="ru-RU"/>
              </w:rPr>
              <w:t xml:space="preserve">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342880">
              <w:rPr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краски</w:t>
            </w:r>
          </w:p>
          <w:p w:rsidR="00523515" w:rsidRPr="00342880" w:rsidRDefault="00523515" w:rsidP="00B024A5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масляные</w:t>
            </w:r>
            <w:r w:rsidRPr="00342880">
              <w:rPr>
                <w:spacing w:val="2"/>
                <w:sz w:val="16"/>
                <w:lang w:val="ru-RU"/>
              </w:rPr>
              <w:t xml:space="preserve"> </w:t>
            </w:r>
            <w:r w:rsidRPr="00342880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6"/>
              <w:rPr>
                <w:sz w:val="16"/>
                <w:lang w:val="ru-RU"/>
              </w:rPr>
            </w:pPr>
          </w:p>
          <w:p w:rsidR="00523515" w:rsidRPr="00342880" w:rsidRDefault="00523515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42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Эмаль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пентафталевая</w:t>
            </w:r>
            <w:proofErr w:type="spellEnd"/>
            <w:r w:rsidRPr="00342880">
              <w:rPr>
                <w:spacing w:val="-2"/>
                <w:sz w:val="16"/>
              </w:rPr>
              <w:t xml:space="preserve">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6"/>
              <w:rPr>
                <w:sz w:val="16"/>
              </w:rPr>
            </w:pPr>
          </w:p>
          <w:p w:rsidR="00523515" w:rsidRPr="00342880" w:rsidRDefault="00523515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33"/>
              <w:rPr>
                <w:sz w:val="16"/>
              </w:rPr>
            </w:pPr>
          </w:p>
          <w:p w:rsidR="00523515" w:rsidRPr="00342880" w:rsidRDefault="00523515" w:rsidP="00B024A5">
            <w:pPr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сольвент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4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08"/>
              <w:rPr>
                <w:sz w:val="16"/>
                <w:lang w:val="ru-RU"/>
              </w:rPr>
            </w:pPr>
          </w:p>
          <w:p w:rsidR="00523515" w:rsidRPr="00342880" w:rsidRDefault="00523515" w:rsidP="00B024A5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Изготовление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масляных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49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Олифа</w:t>
            </w:r>
            <w:proofErr w:type="spellEnd"/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</w:t>
            </w:r>
            <w:proofErr w:type="spellStart"/>
            <w:r w:rsidRPr="00342880">
              <w:rPr>
                <w:spacing w:val="-2"/>
                <w:sz w:val="16"/>
              </w:rPr>
              <w:t>Оксоль</w:t>
            </w:r>
            <w:proofErr w:type="spellEnd"/>
            <w:r w:rsidRPr="00342880">
              <w:rPr>
                <w:spacing w:val="-2"/>
                <w:sz w:val="16"/>
              </w:rPr>
              <w:t>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Олифа</w:t>
            </w:r>
            <w:proofErr w:type="spellEnd"/>
          </w:p>
          <w:p w:rsidR="00523515" w:rsidRPr="00342880" w:rsidRDefault="00523515" w:rsidP="00B024A5">
            <w:pPr>
              <w:spacing w:line="230" w:lineRule="atLeas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комбиниро</w:t>
            </w:r>
            <w:proofErr w:type="spellEnd"/>
            <w:r w:rsidRPr="00342880">
              <w:rPr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spacing w:val="-2"/>
                <w:sz w:val="16"/>
              </w:rPr>
              <w:t>ванная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spacing w:before="2"/>
              <w:rPr>
                <w:sz w:val="16"/>
              </w:rPr>
            </w:pPr>
          </w:p>
          <w:p w:rsidR="00523515" w:rsidRPr="00342880" w:rsidRDefault="00523515" w:rsidP="00B024A5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rPr>
                <w:sz w:val="16"/>
              </w:rPr>
            </w:pPr>
          </w:p>
          <w:p w:rsidR="00523515" w:rsidRPr="00342880" w:rsidRDefault="00523515" w:rsidP="00B024A5">
            <w:pPr>
              <w:spacing w:before="73"/>
              <w:rPr>
                <w:sz w:val="16"/>
              </w:rPr>
            </w:pPr>
          </w:p>
          <w:p w:rsidR="00523515" w:rsidRPr="00342880" w:rsidRDefault="00523515" w:rsidP="00B024A5">
            <w:pPr>
              <w:ind w:left="756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Разбавление</w:t>
            </w:r>
            <w:proofErr w:type="spellEnd"/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line="192" w:lineRule="exact"/>
              <w:ind w:left="159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</w:p>
          <w:p w:rsidR="00523515" w:rsidRPr="00342880" w:rsidRDefault="00523515" w:rsidP="00B024A5">
            <w:pPr>
              <w:spacing w:before="20" w:line="179" w:lineRule="exact"/>
              <w:ind w:left="251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0" w:line="264" w:lineRule="auto"/>
              <w:ind w:left="636" w:right="129" w:hanging="475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160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64"/>
              <w:rPr>
                <w:sz w:val="16"/>
              </w:rPr>
            </w:pPr>
          </w:p>
          <w:p w:rsidR="00523515" w:rsidRPr="00342880" w:rsidRDefault="00523515" w:rsidP="00B024A5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spacing w:before="114"/>
              <w:rPr>
                <w:sz w:val="16"/>
              </w:rPr>
            </w:pPr>
          </w:p>
          <w:p w:rsidR="00523515" w:rsidRPr="00342880" w:rsidRDefault="00523515" w:rsidP="00B024A5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ацетон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515" w:rsidRPr="00342880" w:rsidRDefault="00523515" w:rsidP="00B024A5">
            <w:pPr>
              <w:rPr>
                <w:rFonts w:ascii="Times New Roman"/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бутилацетат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толуол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523515" w:rsidRPr="00342880" w:rsidTr="00B024A5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523515" w:rsidRPr="00342880" w:rsidRDefault="00523515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47" w:line="264" w:lineRule="auto"/>
              <w:ind w:left="331" w:right="87" w:hanging="213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spacing w:val="-11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марок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31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523515" w:rsidRPr="00342880" w:rsidTr="00B024A5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proofErr w:type="spellStart"/>
            <w:r w:rsidRPr="00342880">
              <w:rPr>
                <w:rFonts w:ascii="Arial" w:hAnsi="Arial"/>
                <w:b/>
                <w:sz w:val="16"/>
              </w:rPr>
              <w:t>Итого</w:t>
            </w:r>
            <w:proofErr w:type="spellEnd"/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по</w:t>
            </w:r>
            <w:proofErr w:type="spellEnd"/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proofErr w:type="spellEnd"/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3515" w:rsidRPr="00342880" w:rsidRDefault="00523515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523515" w:rsidRPr="00342880" w:rsidRDefault="00523515" w:rsidP="00B024A5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523515" w:rsidRDefault="00523515" w:rsidP="00523515">
      <w:pPr>
        <w:pStyle w:val="a8"/>
        <w:rPr>
          <w:rFonts w:ascii="Arial"/>
          <w:b/>
          <w:sz w:val="16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  <w:sectPr w:rsidR="00523515" w:rsidSect="00523515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523515" w:rsidRDefault="00523515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6005, </w:t>
      </w:r>
      <w:proofErr w:type="spellStart"/>
      <w:r w:rsidRPr="0003793F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/год, </w:t>
      </w:r>
      <w:r w:rsidRPr="0066451B">
        <w:rPr>
          <w:b/>
          <w:i/>
          <w:color w:val="000000"/>
          <w:sz w:val="22"/>
        </w:rPr>
        <w:t xml:space="preserve">_T_ = </w:t>
      </w:r>
      <w:r w:rsidRPr="0066451B">
        <w:rPr>
          <w:rFonts w:ascii="Arial" w:hAnsi="Arial" w:cs="Arial"/>
          <w:b/>
          <w:color w:val="000000"/>
        </w:rPr>
        <w:t>2290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66451B">
        <w:rPr>
          <w:b/>
          <w:i/>
          <w:color w:val="000000"/>
          <w:sz w:val="22"/>
        </w:rPr>
        <w:t xml:space="preserve">_KOLIV_ = </w:t>
      </w:r>
      <w:r w:rsidRPr="0066451B">
        <w:rPr>
          <w:rFonts w:ascii="Arial" w:hAnsi="Arial" w:cs="Arial"/>
          <w:b/>
          <w:color w:val="000000"/>
        </w:rPr>
        <w:t>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66451B">
        <w:rPr>
          <w:b/>
          <w:i/>
          <w:color w:val="000000"/>
          <w:sz w:val="22"/>
        </w:rPr>
        <w:t xml:space="preserve">NS1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66451B">
        <w:rPr>
          <w:b/>
          <w:i/>
          <w:color w:val="000000"/>
          <w:u w:val="single"/>
        </w:rPr>
        <w:t>Монокорунд</w:t>
      </w:r>
      <w:proofErr w:type="spellEnd"/>
      <w:r w:rsidRPr="0066451B">
        <w:rPr>
          <w:b/>
          <w:i/>
          <w:color w:val="000000"/>
          <w:u w:val="single"/>
        </w:rPr>
        <w:t>) (1027*)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66451B">
        <w:rPr>
          <w:b/>
          <w:i/>
          <w:color w:val="000000"/>
          <w:sz w:val="22"/>
        </w:rPr>
        <w:t xml:space="preserve">GV = </w:t>
      </w:r>
      <w:r w:rsidRPr="0066451B">
        <w:rPr>
          <w:rFonts w:ascii="Arial" w:hAnsi="Arial" w:cs="Arial"/>
          <w:b/>
          <w:color w:val="000000"/>
        </w:rPr>
        <w:t>0.016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66451B">
        <w:rPr>
          <w:b/>
          <w:i/>
          <w:color w:val="000000"/>
          <w:sz w:val="22"/>
        </w:rPr>
        <w:t xml:space="preserve">KN = </w:t>
      </w:r>
      <w:r w:rsidRPr="0066451B">
        <w:rPr>
          <w:rFonts w:ascii="Arial" w:hAnsi="Arial" w:cs="Arial"/>
          <w:b/>
          <w:color w:val="000000"/>
        </w:rPr>
        <w:t>0.2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0.0791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KN · GV · NS1 = </w:t>
      </w:r>
      <w:r w:rsidRPr="0066451B">
        <w:rPr>
          <w:b/>
          <w:color w:val="000000"/>
        </w:rPr>
        <w:t xml:space="preserve">0.2 · 0.016 · 1 = </w:t>
      </w:r>
      <w:r w:rsidRPr="0066451B">
        <w:rPr>
          <w:rFonts w:ascii="Arial" w:hAnsi="Arial" w:cs="Arial"/>
          <w:b/>
          <w:color w:val="000000"/>
        </w:rPr>
        <w:t>0.0032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2902 Взвешенные частицы (116)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66451B">
        <w:rPr>
          <w:b/>
          <w:i/>
          <w:color w:val="000000"/>
          <w:sz w:val="22"/>
        </w:rPr>
        <w:t xml:space="preserve">GV = </w:t>
      </w:r>
      <w:r w:rsidRPr="0066451B">
        <w:rPr>
          <w:rFonts w:ascii="Arial" w:hAnsi="Arial" w:cs="Arial"/>
          <w:b/>
          <w:color w:val="000000"/>
        </w:rPr>
        <w:t>0.024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66451B">
        <w:rPr>
          <w:b/>
          <w:i/>
          <w:color w:val="000000"/>
          <w:sz w:val="22"/>
        </w:rPr>
        <w:t xml:space="preserve">KN = </w:t>
      </w:r>
      <w:r w:rsidRPr="0066451B">
        <w:rPr>
          <w:rFonts w:ascii="Arial" w:hAnsi="Arial" w:cs="Arial"/>
          <w:b/>
          <w:color w:val="000000"/>
        </w:rPr>
        <w:t>0.2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0.1187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KN · GV · NS1 = </w:t>
      </w:r>
      <w:r w:rsidRPr="0066451B">
        <w:rPr>
          <w:b/>
          <w:color w:val="000000"/>
        </w:rPr>
        <w:t xml:space="preserve">0.2 · 0.024 · 1 = </w:t>
      </w:r>
      <w:r w:rsidRPr="0066451B">
        <w:rPr>
          <w:rFonts w:ascii="Arial" w:hAnsi="Arial" w:cs="Arial"/>
          <w:b/>
          <w:color w:val="000000"/>
        </w:rPr>
        <w:t>0.0048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/год, </w:t>
      </w:r>
      <w:r w:rsidRPr="0066451B">
        <w:rPr>
          <w:b/>
          <w:i/>
          <w:color w:val="000000"/>
          <w:sz w:val="22"/>
        </w:rPr>
        <w:t xml:space="preserve">_T_ = </w:t>
      </w:r>
      <w:r w:rsidRPr="0066451B">
        <w:rPr>
          <w:rFonts w:ascii="Arial" w:hAnsi="Arial" w:cs="Arial"/>
          <w:b/>
          <w:color w:val="000000"/>
        </w:rPr>
        <w:t>2290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66451B">
        <w:rPr>
          <w:b/>
          <w:i/>
          <w:color w:val="000000"/>
          <w:sz w:val="22"/>
        </w:rPr>
        <w:t xml:space="preserve">_KOLIV_ = </w:t>
      </w:r>
      <w:r w:rsidRPr="0066451B">
        <w:rPr>
          <w:rFonts w:ascii="Arial" w:hAnsi="Arial" w:cs="Arial"/>
          <w:b/>
          <w:color w:val="000000"/>
        </w:rPr>
        <w:t>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66451B">
        <w:rPr>
          <w:b/>
          <w:i/>
          <w:color w:val="000000"/>
          <w:sz w:val="22"/>
        </w:rPr>
        <w:t xml:space="preserve">NS1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2902 Взвешенные частицы (116)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66451B">
        <w:rPr>
          <w:b/>
          <w:i/>
          <w:color w:val="000000"/>
          <w:sz w:val="22"/>
        </w:rPr>
        <w:t xml:space="preserve">GV = </w:t>
      </w:r>
      <w:r w:rsidRPr="0066451B">
        <w:rPr>
          <w:rFonts w:ascii="Arial" w:hAnsi="Arial" w:cs="Arial"/>
          <w:b/>
          <w:color w:val="000000"/>
        </w:rPr>
        <w:t>0.007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66451B">
        <w:rPr>
          <w:b/>
          <w:i/>
          <w:color w:val="000000"/>
          <w:sz w:val="22"/>
        </w:rPr>
        <w:t xml:space="preserve">KN = </w:t>
      </w:r>
      <w:r w:rsidRPr="0066451B">
        <w:rPr>
          <w:rFonts w:ascii="Arial" w:hAnsi="Arial" w:cs="Arial"/>
          <w:b/>
          <w:color w:val="000000"/>
        </w:rPr>
        <w:t>0.2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0.0346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KN · GV · NS1 = </w:t>
      </w:r>
      <w:r w:rsidRPr="0066451B">
        <w:rPr>
          <w:b/>
          <w:color w:val="000000"/>
        </w:rPr>
        <w:t xml:space="preserve">0.2 · 0.007 · 1 = </w:t>
      </w:r>
      <w:r w:rsidRPr="0066451B">
        <w:rPr>
          <w:rFonts w:ascii="Arial" w:hAnsi="Arial" w:cs="Arial"/>
          <w:b/>
          <w:color w:val="000000"/>
        </w:rPr>
        <w:t>0.0014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66451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0.1533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66451B">
              <w:rPr>
                <w:color w:val="000000"/>
                <w:sz w:val="22"/>
              </w:rPr>
              <w:t>Монокорунд</w:t>
            </w:r>
            <w:proofErr w:type="spellEnd"/>
            <w:r w:rsidRPr="0066451B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0.0791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1996 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1992г.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) - Аммонит 6ЖВ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66451B">
        <w:rPr>
          <w:b/>
          <w:i/>
          <w:color w:val="000000"/>
          <w:sz w:val="22"/>
        </w:rPr>
        <w:t xml:space="preserve">A = </w:t>
      </w:r>
      <w:r w:rsidRPr="0066451B">
        <w:rPr>
          <w:rFonts w:ascii="Arial" w:hAnsi="Arial" w:cs="Arial"/>
          <w:b/>
          <w:color w:val="000000"/>
        </w:rPr>
        <w:t>44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66451B">
        <w:rPr>
          <w:b/>
          <w:i/>
          <w:color w:val="000000"/>
          <w:sz w:val="22"/>
        </w:rPr>
        <w:t xml:space="preserve">VCM = </w:t>
      </w:r>
      <w:r w:rsidRPr="0066451B">
        <w:rPr>
          <w:rFonts w:ascii="Arial" w:hAnsi="Arial" w:cs="Arial"/>
          <w:b/>
          <w:color w:val="000000"/>
        </w:rPr>
        <w:t>122295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66451B">
        <w:rPr>
          <w:b/>
          <w:i/>
          <w:color w:val="000000"/>
          <w:sz w:val="22"/>
        </w:rPr>
        <w:t xml:space="preserve">D = </w:t>
      </w:r>
      <w:r w:rsidRPr="0066451B">
        <w:rPr>
          <w:b/>
          <w:i/>
          <w:color w:val="000000"/>
        </w:rPr>
        <w:t xml:space="preserve">1000 · A / VCM = </w:t>
      </w:r>
      <w:r w:rsidRPr="0066451B">
        <w:rPr>
          <w:b/>
          <w:color w:val="000000"/>
        </w:rPr>
        <w:t xml:space="preserve">1000 · 44 / 122295 = </w:t>
      </w:r>
      <w:r w:rsidRPr="0066451B">
        <w:rPr>
          <w:rFonts w:ascii="Arial" w:hAnsi="Arial" w:cs="Arial"/>
          <w:b/>
          <w:color w:val="000000"/>
        </w:rPr>
        <w:t>0.36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0.058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0.16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0.16 · 0.058 · 44 · (1-0.6) = </w:t>
      </w:r>
      <w:r w:rsidRPr="0066451B">
        <w:rPr>
          <w:rFonts w:ascii="Arial" w:hAnsi="Arial" w:cs="Arial"/>
          <w:b/>
          <w:color w:val="000000"/>
        </w:rPr>
        <w:t>0.1633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0.85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оксида углерода,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1 · 0.016 · 44 · (1-0.85) = </w:t>
      </w:r>
      <w:r w:rsidRPr="0066451B">
        <w:rPr>
          <w:rFonts w:ascii="Arial" w:hAnsi="Arial" w:cs="Arial"/>
          <w:b/>
          <w:color w:val="000000"/>
        </w:rPr>
        <w:t>0.1056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0.5 · M = </w:t>
      </w:r>
      <w:r w:rsidRPr="0066451B">
        <w:rPr>
          <w:b/>
          <w:color w:val="000000"/>
        </w:rPr>
        <w:t xml:space="preserve">0.5 · 0.1056 = </w:t>
      </w:r>
      <w:r w:rsidRPr="0066451B">
        <w:rPr>
          <w:rFonts w:ascii="Arial" w:hAnsi="Arial" w:cs="Arial"/>
          <w:b/>
          <w:color w:val="000000"/>
        </w:rPr>
        <w:t>0.0528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0.85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0.0025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1 · 0.0025 · 44 · (1-0.85) = </w:t>
      </w:r>
      <w:r w:rsidRPr="0066451B">
        <w:rPr>
          <w:rFonts w:ascii="Arial" w:hAnsi="Arial" w:cs="Arial"/>
          <w:b/>
          <w:color w:val="000000"/>
        </w:rPr>
        <w:t>0.0165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2902 Взвешенные частицы (116)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0.1633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0.1584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0.0165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0.8 · M = </w:t>
      </w:r>
      <w:r w:rsidRPr="0066451B">
        <w:rPr>
          <w:b/>
          <w:color w:val="000000"/>
        </w:rPr>
        <w:t xml:space="preserve">0.8 · 0.0165 = </w:t>
      </w:r>
      <w:r w:rsidRPr="0066451B">
        <w:rPr>
          <w:rFonts w:ascii="Arial" w:hAnsi="Arial" w:cs="Arial"/>
          <w:b/>
          <w:color w:val="000000"/>
        </w:rPr>
        <w:t>0.0132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0304 Азот (II) оксид (Азота оксид) (6)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0.13 · M = </w:t>
      </w:r>
      <w:r w:rsidRPr="0066451B">
        <w:rPr>
          <w:b/>
          <w:color w:val="000000"/>
        </w:rPr>
        <w:t xml:space="preserve">0.13 · 0.0165 = </w:t>
      </w:r>
      <w:r w:rsidRPr="0066451B">
        <w:rPr>
          <w:rFonts w:ascii="Arial" w:hAnsi="Arial" w:cs="Arial"/>
          <w:b/>
          <w:color w:val="000000"/>
        </w:rPr>
        <w:t>0.002145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66451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0.0132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0.002145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0.1584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0.1633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/год, </w:t>
      </w:r>
      <w:r w:rsidRPr="0066451B">
        <w:rPr>
          <w:b/>
          <w:i/>
          <w:color w:val="000000"/>
          <w:sz w:val="22"/>
        </w:rPr>
        <w:t xml:space="preserve">B = </w:t>
      </w:r>
      <w:r w:rsidRPr="0066451B">
        <w:rPr>
          <w:rFonts w:ascii="Arial" w:hAnsi="Arial" w:cs="Arial"/>
          <w:b/>
          <w:color w:val="000000"/>
        </w:rPr>
        <w:t>489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/час, </w:t>
      </w:r>
      <w:r w:rsidRPr="0066451B">
        <w:rPr>
          <w:b/>
          <w:i/>
          <w:color w:val="000000"/>
          <w:sz w:val="22"/>
        </w:rPr>
        <w:t xml:space="preserve">BMAX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16.7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 том числе: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66451B">
        <w:rPr>
          <w:b/>
          <w:i/>
          <w:color w:val="000000"/>
          <w:u w:val="single"/>
        </w:rPr>
        <w:t>диЖелезо</w:t>
      </w:r>
      <w:proofErr w:type="spellEnd"/>
      <w:r w:rsidRPr="0066451B">
        <w:rPr>
          <w:b/>
          <w:i/>
          <w:color w:val="000000"/>
          <w:u w:val="single"/>
        </w:rPr>
        <w:t xml:space="preserve"> </w:t>
      </w:r>
      <w:proofErr w:type="spellStart"/>
      <w:r w:rsidRPr="0066451B">
        <w:rPr>
          <w:b/>
          <w:i/>
          <w:color w:val="000000"/>
          <w:u w:val="single"/>
        </w:rPr>
        <w:t>триоксид</w:t>
      </w:r>
      <w:proofErr w:type="spellEnd"/>
      <w:r w:rsidRPr="0066451B">
        <w:rPr>
          <w:b/>
          <w:i/>
          <w:color w:val="000000"/>
          <w:u w:val="single"/>
        </w:rPr>
        <w:t>, Железа оксид) (274)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14.97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489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0.00732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GIS · BMAX / 3600 = </w:t>
      </w:r>
      <w:r w:rsidRPr="0066451B">
        <w:rPr>
          <w:b/>
          <w:color w:val="000000"/>
        </w:rPr>
        <w:t xml:space="preserve">14.97 · 1 / 3600 = </w:t>
      </w:r>
      <w:r w:rsidRPr="0066451B">
        <w:rPr>
          <w:rFonts w:ascii="Arial" w:hAnsi="Arial" w:cs="Arial"/>
          <w:b/>
          <w:color w:val="000000"/>
        </w:rPr>
        <w:t>0.00416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66451B">
        <w:rPr>
          <w:b/>
          <w:i/>
          <w:color w:val="000000"/>
          <w:u w:val="single"/>
        </w:rPr>
        <w:t>на</w:t>
      </w:r>
      <w:proofErr w:type="gramEnd"/>
      <w:r w:rsidRPr="0066451B">
        <w:rPr>
          <w:b/>
          <w:i/>
          <w:color w:val="000000"/>
          <w:u w:val="single"/>
        </w:rPr>
        <w:t xml:space="preserve"> </w:t>
      </w:r>
      <w:proofErr w:type="gramStart"/>
      <w:r w:rsidRPr="0066451B">
        <w:rPr>
          <w:b/>
          <w:i/>
          <w:color w:val="000000"/>
          <w:u w:val="single"/>
        </w:rPr>
        <w:t>марганца</w:t>
      </w:r>
      <w:proofErr w:type="gramEnd"/>
      <w:r w:rsidRPr="0066451B">
        <w:rPr>
          <w:b/>
          <w:i/>
          <w:color w:val="000000"/>
          <w:u w:val="single"/>
        </w:rPr>
        <w:t xml:space="preserve"> (IV) оксид) (327)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1.73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0.000846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GIS · BMAX / 3600 = </w:t>
      </w:r>
      <w:r w:rsidRPr="0066451B">
        <w:rPr>
          <w:b/>
          <w:color w:val="000000"/>
        </w:rPr>
        <w:t xml:space="preserve">1.73 · 1 / 3600 = </w:t>
      </w:r>
      <w:r w:rsidRPr="0066451B">
        <w:rPr>
          <w:rFonts w:ascii="Arial" w:hAnsi="Arial" w:cs="Arial"/>
          <w:b/>
          <w:color w:val="000000"/>
        </w:rPr>
        <w:t>0.000481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66451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66451B">
              <w:rPr>
                <w:color w:val="000000"/>
                <w:sz w:val="22"/>
              </w:rPr>
              <w:t>диЖелезо</w:t>
            </w:r>
            <w:proofErr w:type="spellEnd"/>
            <w:r w:rsidRPr="0066451B">
              <w:rPr>
                <w:color w:val="000000"/>
                <w:sz w:val="22"/>
              </w:rPr>
              <w:t xml:space="preserve"> </w:t>
            </w:r>
            <w:proofErr w:type="spellStart"/>
            <w:r w:rsidRPr="0066451B">
              <w:rPr>
                <w:color w:val="000000"/>
                <w:sz w:val="22"/>
              </w:rPr>
              <w:t>триоксид</w:t>
            </w:r>
            <w:proofErr w:type="spellEnd"/>
            <w:r w:rsidRPr="0066451B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0.00732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66451B">
              <w:rPr>
                <w:color w:val="000000"/>
                <w:sz w:val="22"/>
              </w:rPr>
              <w:t>на</w:t>
            </w:r>
            <w:proofErr w:type="gramEnd"/>
            <w:r w:rsidRPr="0066451B">
              <w:rPr>
                <w:color w:val="000000"/>
                <w:sz w:val="22"/>
              </w:rPr>
              <w:t xml:space="preserve"> </w:t>
            </w:r>
            <w:proofErr w:type="gramStart"/>
            <w:r w:rsidRPr="0066451B">
              <w:rPr>
                <w:color w:val="000000"/>
                <w:sz w:val="22"/>
              </w:rPr>
              <w:t>марганца</w:t>
            </w:r>
            <w:proofErr w:type="gramEnd"/>
            <w:r w:rsidRPr="0066451B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0.000846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1996 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>п.9.3. Расчет выбросов вредных веществ неорганизованными источниками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1992г.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) - Аммонит 6ЖВ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66451B">
        <w:rPr>
          <w:b/>
          <w:i/>
          <w:color w:val="000000"/>
          <w:sz w:val="22"/>
        </w:rPr>
        <w:t xml:space="preserve">A = </w:t>
      </w:r>
      <w:r w:rsidRPr="0066451B">
        <w:rPr>
          <w:rFonts w:ascii="Arial" w:hAnsi="Arial" w:cs="Arial"/>
          <w:b/>
          <w:color w:val="000000"/>
        </w:rPr>
        <w:t>44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66451B">
        <w:rPr>
          <w:b/>
          <w:i/>
          <w:color w:val="000000"/>
          <w:sz w:val="22"/>
        </w:rPr>
        <w:t xml:space="preserve">VCM = </w:t>
      </w:r>
      <w:r w:rsidRPr="0066451B">
        <w:rPr>
          <w:rFonts w:ascii="Arial" w:hAnsi="Arial" w:cs="Arial"/>
          <w:b/>
          <w:color w:val="000000"/>
        </w:rPr>
        <w:t>122295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66451B">
        <w:rPr>
          <w:b/>
          <w:i/>
          <w:color w:val="000000"/>
          <w:sz w:val="22"/>
        </w:rPr>
        <w:t xml:space="preserve">D = </w:t>
      </w:r>
      <w:r w:rsidRPr="0066451B">
        <w:rPr>
          <w:b/>
          <w:i/>
          <w:color w:val="000000"/>
        </w:rPr>
        <w:t xml:space="preserve">1000 · A / VCM = </w:t>
      </w:r>
      <w:r w:rsidRPr="0066451B">
        <w:rPr>
          <w:b/>
          <w:color w:val="000000"/>
        </w:rPr>
        <w:t xml:space="preserve">1000 · 44 / 122295 = </w:t>
      </w:r>
      <w:r w:rsidRPr="0066451B">
        <w:rPr>
          <w:rFonts w:ascii="Arial" w:hAnsi="Arial" w:cs="Arial"/>
          <w:b/>
          <w:color w:val="000000"/>
        </w:rPr>
        <w:t>0.36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0.058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0.16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0.16 · 0.058 · 44 · (1-0.6) = </w:t>
      </w:r>
      <w:r w:rsidRPr="0066451B">
        <w:rPr>
          <w:rFonts w:ascii="Arial" w:hAnsi="Arial" w:cs="Arial"/>
          <w:b/>
          <w:color w:val="000000"/>
        </w:rPr>
        <w:t>0.1633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0.85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1 · 0.016 · 44 · (1-0.85) = </w:t>
      </w:r>
      <w:r w:rsidRPr="0066451B">
        <w:rPr>
          <w:rFonts w:ascii="Arial" w:hAnsi="Arial" w:cs="Arial"/>
          <w:b/>
          <w:color w:val="000000"/>
        </w:rPr>
        <w:t>0.1056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0.5 · M = </w:t>
      </w:r>
      <w:r w:rsidRPr="0066451B">
        <w:rPr>
          <w:b/>
          <w:color w:val="000000"/>
        </w:rPr>
        <w:t xml:space="preserve">0.5 · 0.1056 = </w:t>
      </w:r>
      <w:r w:rsidRPr="0066451B">
        <w:rPr>
          <w:rFonts w:ascii="Arial" w:hAnsi="Arial" w:cs="Arial"/>
          <w:b/>
          <w:color w:val="000000"/>
        </w:rPr>
        <w:t>0.0528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66451B">
        <w:rPr>
          <w:b/>
          <w:i/>
          <w:color w:val="000000"/>
          <w:sz w:val="22"/>
        </w:rPr>
        <w:t xml:space="preserve">N = </w:t>
      </w:r>
      <w:r w:rsidRPr="0066451B">
        <w:rPr>
          <w:rFonts w:ascii="Arial" w:hAnsi="Arial" w:cs="Arial"/>
          <w:b/>
          <w:color w:val="000000"/>
        </w:rPr>
        <w:t>0.85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66451B">
        <w:rPr>
          <w:b/>
          <w:i/>
          <w:color w:val="000000"/>
          <w:sz w:val="22"/>
        </w:rPr>
        <w:t xml:space="preserve">Q = </w:t>
      </w:r>
      <w:r w:rsidRPr="0066451B">
        <w:rPr>
          <w:rFonts w:ascii="Arial" w:hAnsi="Arial" w:cs="Arial"/>
          <w:b/>
          <w:color w:val="000000"/>
        </w:rPr>
        <w:t>0.0025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66451B">
        <w:rPr>
          <w:b/>
          <w:i/>
          <w:color w:val="000000"/>
          <w:sz w:val="22"/>
        </w:rPr>
        <w:t xml:space="preserve">K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K · Q · A · (1-N) = </w:t>
      </w:r>
      <w:r w:rsidRPr="0066451B">
        <w:rPr>
          <w:b/>
          <w:color w:val="000000"/>
        </w:rPr>
        <w:t xml:space="preserve">1 · 0.0025 · 44 · (1-0.85) = </w:t>
      </w:r>
      <w:r w:rsidRPr="0066451B">
        <w:rPr>
          <w:rFonts w:ascii="Arial" w:hAnsi="Arial" w:cs="Arial"/>
          <w:b/>
          <w:color w:val="000000"/>
        </w:rPr>
        <w:t>0.0165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2902 Взвешенные частицы (116)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0.1633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lastRenderedPageBreak/>
        <w:t>Примесь: 0337 Углерод оксид (Окись углерода, Угарный газ) (584)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0.1584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b/>
          <w:i/>
          <w:color w:val="000000"/>
        </w:rPr>
        <w:t xml:space="preserve">_M1_(NN,1) = </w:t>
      </w:r>
      <w:r w:rsidRPr="0066451B">
        <w:rPr>
          <w:rFonts w:ascii="Arial" w:hAnsi="Arial" w:cs="Arial"/>
          <w:b/>
          <w:color w:val="000000"/>
        </w:rPr>
        <w:t>0.0165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0.8 · M = </w:t>
      </w:r>
      <w:r w:rsidRPr="0066451B">
        <w:rPr>
          <w:b/>
          <w:color w:val="000000"/>
        </w:rPr>
        <w:t xml:space="preserve">0.8 · 0.0165 = </w:t>
      </w:r>
      <w:r w:rsidRPr="0066451B">
        <w:rPr>
          <w:rFonts w:ascii="Arial" w:hAnsi="Arial" w:cs="Arial"/>
          <w:b/>
          <w:color w:val="000000"/>
        </w:rPr>
        <w:t>0.0132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0304 Азот (II) оксид (Азота оксид) (6)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0.13 · M = </w:t>
      </w:r>
      <w:r w:rsidRPr="0066451B">
        <w:rPr>
          <w:b/>
          <w:color w:val="000000"/>
        </w:rPr>
        <w:t xml:space="preserve">0.13 · 0.0165 = </w:t>
      </w:r>
      <w:r w:rsidRPr="0066451B">
        <w:rPr>
          <w:rFonts w:ascii="Arial" w:hAnsi="Arial" w:cs="Arial"/>
          <w:b/>
          <w:color w:val="000000"/>
        </w:rPr>
        <w:t>0.002145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66451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0.0132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0.002145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0.1584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0.1633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/год, </w:t>
      </w:r>
      <w:r w:rsidRPr="0066451B">
        <w:rPr>
          <w:b/>
          <w:i/>
          <w:color w:val="000000"/>
          <w:sz w:val="22"/>
        </w:rPr>
        <w:t xml:space="preserve">B = </w:t>
      </w:r>
      <w:r w:rsidRPr="0066451B">
        <w:rPr>
          <w:rFonts w:ascii="Arial" w:hAnsi="Arial" w:cs="Arial"/>
          <w:b/>
          <w:color w:val="000000"/>
        </w:rPr>
        <w:t>489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/час, </w:t>
      </w:r>
      <w:r w:rsidRPr="0066451B">
        <w:rPr>
          <w:b/>
          <w:i/>
          <w:color w:val="000000"/>
          <w:sz w:val="22"/>
        </w:rPr>
        <w:t xml:space="preserve">BMAX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16.7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 том числе: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66451B">
        <w:rPr>
          <w:b/>
          <w:i/>
          <w:color w:val="000000"/>
          <w:u w:val="single"/>
        </w:rPr>
        <w:t>диЖелезо</w:t>
      </w:r>
      <w:proofErr w:type="spellEnd"/>
      <w:r w:rsidRPr="0066451B">
        <w:rPr>
          <w:b/>
          <w:i/>
          <w:color w:val="000000"/>
          <w:u w:val="single"/>
        </w:rPr>
        <w:t xml:space="preserve"> </w:t>
      </w:r>
      <w:proofErr w:type="spellStart"/>
      <w:r w:rsidRPr="0066451B">
        <w:rPr>
          <w:b/>
          <w:i/>
          <w:color w:val="000000"/>
          <w:u w:val="single"/>
        </w:rPr>
        <w:t>триоксид</w:t>
      </w:r>
      <w:proofErr w:type="spellEnd"/>
      <w:r w:rsidRPr="0066451B">
        <w:rPr>
          <w:b/>
          <w:i/>
          <w:color w:val="000000"/>
          <w:u w:val="single"/>
        </w:rPr>
        <w:t>, Железа оксид) (274)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14.97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489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0.00732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GIS · BMAX / 3600 = </w:t>
      </w:r>
      <w:r w:rsidRPr="0066451B">
        <w:rPr>
          <w:b/>
          <w:color w:val="000000"/>
        </w:rPr>
        <w:t xml:space="preserve">14.97 · 1 / 3600 = </w:t>
      </w:r>
      <w:r w:rsidRPr="0066451B">
        <w:rPr>
          <w:rFonts w:ascii="Arial" w:hAnsi="Arial" w:cs="Arial"/>
          <w:b/>
          <w:color w:val="000000"/>
        </w:rPr>
        <w:t>0.00416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66451B">
        <w:rPr>
          <w:b/>
          <w:i/>
          <w:color w:val="000000"/>
          <w:u w:val="single"/>
        </w:rPr>
        <w:t>на</w:t>
      </w:r>
      <w:proofErr w:type="gramEnd"/>
      <w:r w:rsidRPr="0066451B">
        <w:rPr>
          <w:b/>
          <w:i/>
          <w:color w:val="000000"/>
          <w:u w:val="single"/>
        </w:rPr>
        <w:t xml:space="preserve"> </w:t>
      </w:r>
      <w:proofErr w:type="gramStart"/>
      <w:r w:rsidRPr="0066451B">
        <w:rPr>
          <w:b/>
          <w:i/>
          <w:color w:val="000000"/>
          <w:u w:val="single"/>
        </w:rPr>
        <w:t>марганца</w:t>
      </w:r>
      <w:proofErr w:type="gramEnd"/>
      <w:r w:rsidRPr="0066451B">
        <w:rPr>
          <w:b/>
          <w:i/>
          <w:color w:val="000000"/>
          <w:u w:val="single"/>
        </w:rPr>
        <w:t xml:space="preserve"> (IV) оксид) (327)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66451B">
        <w:rPr>
          <w:b/>
          <w:i/>
          <w:color w:val="000000"/>
          <w:sz w:val="22"/>
        </w:rPr>
        <w:t xml:space="preserve">GIS = </w:t>
      </w:r>
      <w:r w:rsidRPr="0066451B">
        <w:rPr>
          <w:rFonts w:ascii="Arial" w:hAnsi="Arial" w:cs="Arial"/>
          <w:b/>
          <w:color w:val="000000"/>
        </w:rPr>
        <w:t>1.73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66451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489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0.000846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GIS · BMAX / 3600 = </w:t>
      </w:r>
      <w:r w:rsidRPr="0066451B">
        <w:rPr>
          <w:b/>
          <w:color w:val="000000"/>
        </w:rPr>
        <w:t xml:space="preserve">1.73 · 1 / 3600 = </w:t>
      </w:r>
      <w:r w:rsidRPr="0066451B">
        <w:rPr>
          <w:rFonts w:ascii="Arial" w:hAnsi="Arial" w:cs="Arial"/>
          <w:b/>
          <w:color w:val="000000"/>
        </w:rPr>
        <w:t>0.000481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66451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66451B">
              <w:rPr>
                <w:color w:val="000000"/>
                <w:sz w:val="22"/>
              </w:rPr>
              <w:t>диЖелезо</w:t>
            </w:r>
            <w:proofErr w:type="spellEnd"/>
            <w:r w:rsidRPr="0066451B">
              <w:rPr>
                <w:color w:val="000000"/>
                <w:sz w:val="22"/>
              </w:rPr>
              <w:t xml:space="preserve"> </w:t>
            </w:r>
            <w:proofErr w:type="spellStart"/>
            <w:r w:rsidRPr="0066451B">
              <w:rPr>
                <w:color w:val="000000"/>
                <w:sz w:val="22"/>
              </w:rPr>
              <w:t>триоксид</w:t>
            </w:r>
            <w:proofErr w:type="spellEnd"/>
            <w:r w:rsidRPr="0066451B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0.00732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66451B">
              <w:rPr>
                <w:color w:val="000000"/>
                <w:sz w:val="22"/>
              </w:rPr>
              <w:t>на</w:t>
            </w:r>
            <w:proofErr w:type="gramEnd"/>
            <w:r w:rsidRPr="0066451B">
              <w:rPr>
                <w:color w:val="000000"/>
                <w:sz w:val="22"/>
              </w:rPr>
              <w:t xml:space="preserve"> </w:t>
            </w:r>
            <w:proofErr w:type="gramStart"/>
            <w:r w:rsidRPr="0066451B">
              <w:rPr>
                <w:color w:val="000000"/>
                <w:sz w:val="22"/>
              </w:rPr>
              <w:t>марганца</w:t>
            </w:r>
            <w:proofErr w:type="gramEnd"/>
            <w:r w:rsidRPr="0066451B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0.000846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03793F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 N 0003, Выхлопная труба</w:t>
      </w:r>
    </w:p>
    <w:p w:rsidR="0066451B" w:rsidRPr="0003793F" w:rsidRDefault="0066451B" w:rsidP="0003793F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 N 001,ДЭС 400 №1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т, 180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K, 274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66451B">
        <w:rPr>
          <w:rFonts w:ascii="Arial" w:hAnsi="Arial" w:cs="Arial"/>
          <w:b/>
          <w:color w:val="000000"/>
        </w:rPr>
        <w:t>0.753408</w:t>
      </w:r>
      <w:r w:rsidRPr="0066451B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66451B">
        <w:rPr>
          <w:b/>
          <w:color w:val="000000"/>
        </w:rPr>
        <w:t xml:space="preserve">1.31 / (1 + 274 / 273) = </w:t>
      </w:r>
      <w:r w:rsidRPr="0066451B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0.753408 / 0.653802559 = </w:t>
      </w:r>
      <w:r w:rsidRPr="0066451B">
        <w:rPr>
          <w:rFonts w:ascii="Arial" w:hAnsi="Arial" w:cs="Arial"/>
          <w:b/>
          <w:color w:val="000000"/>
        </w:rPr>
        <w:t>1.15234789</w:t>
      </w:r>
      <w:r w:rsidRPr="0066451B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66451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66451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66451B">
        <w:rPr>
          <w:rFonts w:ascii="Courier New" w:hAnsi="Courier New" w:cs="Courier New"/>
          <w:color w:val="000000"/>
          <w:sz w:val="22"/>
        </w:rPr>
        <w:t xml:space="preserve">    (1)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т/год: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66451B">
        <w:rPr>
          <w:b/>
          <w:i/>
          <w:color w:val="000000"/>
          <w:sz w:val="22"/>
        </w:rPr>
        <w:t xml:space="preserve"> 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3.1 * 400 / 3600 = </w:t>
      </w:r>
      <w:r w:rsidRPr="0066451B">
        <w:rPr>
          <w:rFonts w:ascii="Arial" w:hAnsi="Arial" w:cs="Arial"/>
          <w:b/>
          <w:color w:val="000000"/>
        </w:rPr>
        <w:t>0.344444444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13 * 180 / 1000 = </w:t>
      </w:r>
      <w:r w:rsidRPr="0066451B">
        <w:rPr>
          <w:rFonts w:ascii="Arial" w:hAnsi="Arial" w:cs="Arial"/>
          <w:b/>
          <w:color w:val="000000"/>
        </w:rPr>
        <w:t>2.34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66451B">
        <w:rPr>
          <w:b/>
          <w:color w:val="000000"/>
        </w:rPr>
        <w:t xml:space="preserve">(3.84 * 400 / 3600) * 0.8 = </w:t>
      </w:r>
      <w:r w:rsidRPr="0066451B">
        <w:rPr>
          <w:rFonts w:ascii="Arial" w:hAnsi="Arial" w:cs="Arial"/>
          <w:b/>
          <w:color w:val="000000"/>
        </w:rPr>
        <w:t>0.341333333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66451B">
        <w:rPr>
          <w:b/>
          <w:color w:val="000000"/>
        </w:rPr>
        <w:t xml:space="preserve">(16 * 180 / 1000) * 0.8 = </w:t>
      </w:r>
      <w:r w:rsidRPr="0066451B">
        <w:rPr>
          <w:rFonts w:ascii="Arial" w:hAnsi="Arial" w:cs="Arial"/>
          <w:b/>
          <w:color w:val="000000"/>
        </w:rPr>
        <w:t>2.304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0.82857 * 400 / 3600 = </w:t>
      </w:r>
      <w:r w:rsidRPr="0066451B">
        <w:rPr>
          <w:rFonts w:ascii="Arial" w:hAnsi="Arial" w:cs="Arial"/>
          <w:b/>
          <w:color w:val="000000"/>
        </w:rPr>
        <w:t>0.092063333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3.42857 * 180 / 1000 = </w:t>
      </w:r>
      <w:r w:rsidRPr="0066451B">
        <w:rPr>
          <w:rFonts w:ascii="Arial" w:hAnsi="Arial" w:cs="Arial"/>
          <w:b/>
          <w:color w:val="000000"/>
        </w:rPr>
        <w:t>0.6171426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0.14286 * 400 / 3600 = </w:t>
      </w:r>
      <w:r w:rsidRPr="0066451B">
        <w:rPr>
          <w:rFonts w:ascii="Arial" w:hAnsi="Arial" w:cs="Arial"/>
          <w:b/>
          <w:color w:val="000000"/>
        </w:rPr>
        <w:t>0.015873333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0.57143 * 180 / 1000 = </w:t>
      </w:r>
      <w:r w:rsidRPr="0066451B">
        <w:rPr>
          <w:rFonts w:ascii="Arial" w:hAnsi="Arial" w:cs="Arial"/>
          <w:b/>
          <w:color w:val="000000"/>
        </w:rPr>
        <w:t>0.1028574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1.2 * 400 / 3600 = </w:t>
      </w:r>
      <w:r w:rsidRPr="0066451B">
        <w:rPr>
          <w:rFonts w:ascii="Arial" w:hAnsi="Arial" w:cs="Arial"/>
          <w:b/>
          <w:color w:val="000000"/>
        </w:rPr>
        <w:t>0.133333333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5 * 180 / 1000 = </w:t>
      </w:r>
      <w:r w:rsidRPr="0066451B">
        <w:rPr>
          <w:rFonts w:ascii="Arial" w:hAnsi="Arial" w:cs="Arial"/>
          <w:b/>
          <w:color w:val="000000"/>
        </w:rPr>
        <w:t>0.9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) (609)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0.03429 * 400 / 3600 = </w:t>
      </w:r>
      <w:r w:rsidRPr="0066451B">
        <w:rPr>
          <w:rFonts w:ascii="Arial" w:hAnsi="Arial" w:cs="Arial"/>
          <w:b/>
          <w:color w:val="000000"/>
        </w:rPr>
        <w:t>0.00381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0.14286 * 180 / 1000 = </w:t>
      </w:r>
      <w:r w:rsidRPr="0066451B">
        <w:rPr>
          <w:rFonts w:ascii="Arial" w:hAnsi="Arial" w:cs="Arial"/>
          <w:b/>
          <w:color w:val="000000"/>
        </w:rPr>
        <w:t>0.0257148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66451B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66451B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0.00000342 * 400 / 3600 = </w:t>
      </w:r>
      <w:r w:rsidRPr="0066451B">
        <w:rPr>
          <w:rFonts w:ascii="Arial" w:hAnsi="Arial" w:cs="Arial"/>
          <w:b/>
          <w:color w:val="000000"/>
        </w:rPr>
        <w:t>0.00000038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0.00002 * 180 / 1000 = </w:t>
      </w:r>
      <w:r w:rsidRPr="0066451B">
        <w:rPr>
          <w:rFonts w:ascii="Arial" w:hAnsi="Arial" w:cs="Arial"/>
          <w:b/>
          <w:color w:val="000000"/>
        </w:rPr>
        <w:t>0.0000036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66451B">
        <w:rPr>
          <w:b/>
          <w:color w:val="000000"/>
        </w:rPr>
        <w:t xml:space="preserve">(3.84 * 400 / 3600) * 0.13 = </w:t>
      </w:r>
      <w:r w:rsidRPr="0066451B">
        <w:rPr>
          <w:rFonts w:ascii="Arial" w:hAnsi="Arial" w:cs="Arial"/>
          <w:b/>
          <w:color w:val="000000"/>
        </w:rPr>
        <w:t>0.055466667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66451B">
        <w:rPr>
          <w:b/>
          <w:color w:val="000000"/>
        </w:rPr>
        <w:t xml:space="preserve">(16 * 180 / 1000) * 0.13 = </w:t>
      </w:r>
      <w:r w:rsidRPr="0066451B">
        <w:rPr>
          <w:rFonts w:ascii="Arial" w:hAnsi="Arial" w:cs="Arial"/>
          <w:b/>
          <w:color w:val="000000"/>
        </w:rPr>
        <w:t>0.3744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  <w:r w:rsidRPr="0066451B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Примесь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66451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66451B">
              <w:rPr>
                <w:b/>
                <w:i/>
                <w:color w:val="000000"/>
                <w:sz w:val="22"/>
              </w:rPr>
              <w:t>/сек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без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т/год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без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%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66451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66451B">
              <w:rPr>
                <w:b/>
                <w:i/>
                <w:color w:val="000000"/>
                <w:sz w:val="22"/>
              </w:rPr>
              <w:t>/сек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c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т/год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c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2.304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0.3744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0.1028574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0.9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66451B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66451B">
              <w:rPr>
                <w:color w:val="000000"/>
                <w:sz w:val="22"/>
              </w:rPr>
              <w:t>/а/</w:t>
            </w:r>
            <w:proofErr w:type="spellStart"/>
            <w:r w:rsidRPr="0066451B">
              <w:rPr>
                <w:color w:val="000000"/>
                <w:sz w:val="22"/>
              </w:rPr>
              <w:t>пирен</w:t>
            </w:r>
            <w:proofErr w:type="spellEnd"/>
            <w:r w:rsidRPr="0066451B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0.0000036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Формальдегид (</w:t>
            </w:r>
            <w:proofErr w:type="spellStart"/>
            <w:r w:rsidRPr="0066451B">
              <w:rPr>
                <w:color w:val="000000"/>
                <w:sz w:val="22"/>
              </w:rPr>
              <w:t>Метаналь</w:t>
            </w:r>
            <w:proofErr w:type="spellEnd"/>
            <w:r w:rsidRPr="0066451B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0.0257148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proofErr w:type="spellStart"/>
            <w:r w:rsidRPr="0066451B">
              <w:rPr>
                <w:color w:val="000000"/>
                <w:sz w:val="22"/>
              </w:rPr>
              <w:t>Алканы</w:t>
            </w:r>
            <w:proofErr w:type="spellEnd"/>
            <w:r w:rsidRPr="0066451B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66451B">
              <w:rPr>
                <w:color w:val="000000"/>
                <w:sz w:val="22"/>
              </w:rPr>
              <w:t xml:space="preserve"> С</w:t>
            </w:r>
            <w:proofErr w:type="gramEnd"/>
            <w:r w:rsidRPr="0066451B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0.6171426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</w:p>
    <w:p w:rsidR="0066451B" w:rsidRPr="0003793F" w:rsidRDefault="0066451B" w:rsidP="0003793F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03793F">
        <w:rPr>
          <w:rFonts w:ascii="Courier New" w:hAnsi="Courier New" w:cs="Courier New"/>
          <w:b/>
          <w:color w:val="000000"/>
          <w:sz w:val="22"/>
        </w:rPr>
        <w:t>4</w:t>
      </w:r>
      <w:r w:rsidRPr="0003793F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66451B" w:rsidRPr="0003793F" w:rsidRDefault="0066451B" w:rsidP="0003793F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 N 001,ДЭС 400 №</w:t>
      </w:r>
      <w:r w:rsidR="0003793F">
        <w:rPr>
          <w:rFonts w:ascii="Courier New" w:hAnsi="Courier New" w:cs="Courier New"/>
          <w:b/>
          <w:color w:val="000000"/>
          <w:sz w:val="22"/>
        </w:rPr>
        <w:t>2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Default="0066451B" w:rsidP="0003793F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66451B" w:rsidRDefault="0066451B" w:rsidP="0066451B">
      <w:pPr>
        <w:jc w:val="center"/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т, 180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K, 274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66451B">
        <w:rPr>
          <w:rFonts w:ascii="Arial" w:hAnsi="Arial" w:cs="Arial"/>
          <w:b/>
          <w:color w:val="000000"/>
        </w:rPr>
        <w:t>0.753408</w:t>
      </w:r>
      <w:r w:rsidRPr="0066451B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66451B">
        <w:rPr>
          <w:b/>
          <w:color w:val="000000"/>
        </w:rPr>
        <w:t xml:space="preserve">1.31 / (1 + 274 / 273) = </w:t>
      </w:r>
      <w:r w:rsidRPr="0066451B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0.753408 / 0.653802559 = </w:t>
      </w:r>
      <w:r w:rsidRPr="0066451B">
        <w:rPr>
          <w:rFonts w:ascii="Arial" w:hAnsi="Arial" w:cs="Arial"/>
          <w:b/>
          <w:color w:val="000000"/>
        </w:rPr>
        <w:t>1.15234789</w:t>
      </w:r>
      <w:r w:rsidRPr="0066451B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66451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66451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66451B" w:rsidTr="0066451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66451B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66451B">
        <w:rPr>
          <w:rFonts w:ascii="Courier New" w:hAnsi="Courier New" w:cs="Courier New"/>
          <w:color w:val="000000"/>
          <w:sz w:val="22"/>
        </w:rPr>
        <w:t xml:space="preserve">    (1)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66451B">
        <w:rPr>
          <w:rFonts w:ascii="Courier New" w:hAnsi="Courier New" w:cs="Courier New"/>
          <w:color w:val="000000"/>
          <w:sz w:val="22"/>
        </w:rPr>
        <w:t>, т/год: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66451B">
        <w:rPr>
          <w:b/>
          <w:i/>
          <w:color w:val="000000"/>
          <w:sz w:val="22"/>
        </w:rPr>
        <w:t xml:space="preserve"> 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3.1 * 400 / 3600 = </w:t>
      </w:r>
      <w:r w:rsidRPr="0066451B">
        <w:rPr>
          <w:rFonts w:ascii="Arial" w:hAnsi="Arial" w:cs="Arial"/>
          <w:b/>
          <w:color w:val="000000"/>
        </w:rPr>
        <w:t>0.344444444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13 * 180 / 1000 = </w:t>
      </w:r>
      <w:r w:rsidRPr="0066451B">
        <w:rPr>
          <w:rFonts w:ascii="Arial" w:hAnsi="Arial" w:cs="Arial"/>
          <w:b/>
          <w:color w:val="000000"/>
        </w:rPr>
        <w:t>2.34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66451B">
        <w:rPr>
          <w:b/>
          <w:color w:val="000000"/>
        </w:rPr>
        <w:t xml:space="preserve">(3.84 * 400 / 3600) * 0.8 = </w:t>
      </w:r>
      <w:r w:rsidRPr="0066451B">
        <w:rPr>
          <w:rFonts w:ascii="Arial" w:hAnsi="Arial" w:cs="Arial"/>
          <w:b/>
          <w:color w:val="000000"/>
        </w:rPr>
        <w:t>0.341333333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66451B">
        <w:rPr>
          <w:b/>
          <w:color w:val="000000"/>
        </w:rPr>
        <w:t xml:space="preserve">(16 * 180 / 1000) * 0.8 = </w:t>
      </w:r>
      <w:r w:rsidRPr="0066451B">
        <w:rPr>
          <w:rFonts w:ascii="Arial" w:hAnsi="Arial" w:cs="Arial"/>
          <w:b/>
          <w:color w:val="000000"/>
        </w:rPr>
        <w:t>2.304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0.82857 * 400 / 3600 = </w:t>
      </w:r>
      <w:r w:rsidRPr="0066451B">
        <w:rPr>
          <w:rFonts w:ascii="Arial" w:hAnsi="Arial" w:cs="Arial"/>
          <w:b/>
          <w:color w:val="000000"/>
        </w:rPr>
        <w:t>0.092063333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3.42857 * 180 / 1000 = </w:t>
      </w:r>
      <w:r w:rsidRPr="0066451B">
        <w:rPr>
          <w:rFonts w:ascii="Arial" w:hAnsi="Arial" w:cs="Arial"/>
          <w:b/>
          <w:color w:val="000000"/>
        </w:rPr>
        <w:t>0.6171426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>Примесь:0328 Углерод (Сажа, Углерод черный) (583)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0.14286 * 400 / 3600 = </w:t>
      </w:r>
      <w:r w:rsidRPr="0066451B">
        <w:rPr>
          <w:rFonts w:ascii="Arial" w:hAnsi="Arial" w:cs="Arial"/>
          <w:b/>
          <w:color w:val="000000"/>
        </w:rPr>
        <w:t>0.015873333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0.57143 * 180 / 1000 = </w:t>
      </w:r>
      <w:r w:rsidRPr="0066451B">
        <w:rPr>
          <w:rFonts w:ascii="Arial" w:hAnsi="Arial" w:cs="Arial"/>
          <w:b/>
          <w:color w:val="000000"/>
        </w:rPr>
        <w:t>0.1028574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1.2 * 400 / 3600 = </w:t>
      </w:r>
      <w:r w:rsidRPr="0066451B">
        <w:rPr>
          <w:rFonts w:ascii="Arial" w:hAnsi="Arial" w:cs="Arial"/>
          <w:b/>
          <w:color w:val="000000"/>
        </w:rPr>
        <w:t>0.133333333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66451B">
        <w:rPr>
          <w:b/>
          <w:color w:val="000000"/>
        </w:rPr>
        <w:t xml:space="preserve">5 * 180 / 1000 = </w:t>
      </w:r>
      <w:r w:rsidRPr="0066451B">
        <w:rPr>
          <w:rFonts w:ascii="Arial" w:hAnsi="Arial" w:cs="Arial"/>
          <w:b/>
          <w:color w:val="000000"/>
        </w:rPr>
        <w:t>0.9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) (609)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0.03429 * 400 / 3600 = </w:t>
      </w:r>
      <w:r w:rsidRPr="0066451B">
        <w:rPr>
          <w:rFonts w:ascii="Arial" w:hAnsi="Arial" w:cs="Arial"/>
          <w:b/>
          <w:color w:val="000000"/>
        </w:rPr>
        <w:t>0.00381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0.14286 * 180 / 1000 = </w:t>
      </w:r>
      <w:r w:rsidRPr="0066451B">
        <w:rPr>
          <w:rFonts w:ascii="Arial" w:hAnsi="Arial" w:cs="Arial"/>
          <w:b/>
          <w:color w:val="000000"/>
        </w:rPr>
        <w:t>0.0257148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66451B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66451B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66451B">
        <w:rPr>
          <w:b/>
          <w:color w:val="000000"/>
        </w:rPr>
        <w:t xml:space="preserve">0.00000342 * 400 / 3600 = </w:t>
      </w:r>
      <w:r w:rsidRPr="0066451B">
        <w:rPr>
          <w:rFonts w:ascii="Arial" w:hAnsi="Arial" w:cs="Arial"/>
          <w:b/>
          <w:color w:val="000000"/>
        </w:rPr>
        <w:t>0.00000038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66451B">
        <w:rPr>
          <w:b/>
          <w:color w:val="000000"/>
        </w:rPr>
        <w:t xml:space="preserve">0.00002 * 180 / 1000 = </w:t>
      </w:r>
      <w:r w:rsidRPr="0066451B">
        <w:rPr>
          <w:rFonts w:ascii="Arial" w:hAnsi="Arial" w:cs="Arial"/>
          <w:b/>
          <w:color w:val="000000"/>
        </w:rPr>
        <w:t>0.0000036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66451B">
        <w:rPr>
          <w:b/>
          <w:color w:val="000000"/>
        </w:rPr>
        <w:t xml:space="preserve">(3.84 * 400 / 3600) * 0.13 = </w:t>
      </w:r>
      <w:r w:rsidRPr="0066451B">
        <w:rPr>
          <w:rFonts w:ascii="Arial" w:hAnsi="Arial" w:cs="Arial"/>
          <w:b/>
          <w:color w:val="000000"/>
        </w:rPr>
        <w:t>0.055466667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66451B">
        <w:rPr>
          <w:b/>
          <w:color w:val="000000"/>
        </w:rPr>
        <w:t xml:space="preserve">(16 * 180 / 1000) * 0.13 = </w:t>
      </w:r>
      <w:r w:rsidRPr="0066451B">
        <w:rPr>
          <w:rFonts w:ascii="Arial" w:hAnsi="Arial" w:cs="Arial"/>
          <w:b/>
          <w:color w:val="000000"/>
        </w:rPr>
        <w:t>0.3744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  <w:r w:rsidRPr="0066451B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Код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Примесь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66451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66451B">
              <w:rPr>
                <w:b/>
                <w:i/>
                <w:color w:val="000000"/>
                <w:sz w:val="22"/>
              </w:rPr>
              <w:t>/сек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без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т/год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без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%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очистки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66451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66451B">
              <w:rPr>
                <w:b/>
                <w:i/>
                <w:color w:val="000000"/>
                <w:sz w:val="22"/>
              </w:rPr>
              <w:t>/сек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c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т/год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c</w:t>
            </w:r>
          </w:p>
          <w:p w:rsidR="0066451B" w:rsidRPr="0066451B" w:rsidRDefault="0066451B" w:rsidP="0066451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6451B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2.304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0.3744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0.1028574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0.9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2.34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66451B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66451B">
              <w:rPr>
                <w:color w:val="000000"/>
                <w:sz w:val="22"/>
              </w:rPr>
              <w:t>/а/</w:t>
            </w:r>
            <w:proofErr w:type="spellStart"/>
            <w:r w:rsidRPr="0066451B">
              <w:rPr>
                <w:color w:val="000000"/>
                <w:sz w:val="22"/>
              </w:rPr>
              <w:t>пирен</w:t>
            </w:r>
            <w:proofErr w:type="spellEnd"/>
            <w:r w:rsidRPr="0066451B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0.0000036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Формальдегид (</w:t>
            </w:r>
            <w:proofErr w:type="spellStart"/>
            <w:r w:rsidRPr="0066451B">
              <w:rPr>
                <w:color w:val="000000"/>
                <w:sz w:val="22"/>
              </w:rPr>
              <w:t>Метаналь</w:t>
            </w:r>
            <w:proofErr w:type="spellEnd"/>
            <w:r w:rsidRPr="0066451B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0.0257148</w:t>
            </w:r>
          </w:p>
        </w:tc>
      </w:tr>
      <w:tr w:rsidR="0066451B" w:rsidTr="0066451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proofErr w:type="spellStart"/>
            <w:r w:rsidRPr="0066451B">
              <w:rPr>
                <w:color w:val="000000"/>
                <w:sz w:val="22"/>
              </w:rPr>
              <w:t>Алканы</w:t>
            </w:r>
            <w:proofErr w:type="spellEnd"/>
            <w:r w:rsidRPr="0066451B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66451B">
              <w:rPr>
                <w:color w:val="000000"/>
                <w:sz w:val="22"/>
              </w:rPr>
              <w:t xml:space="preserve"> С</w:t>
            </w:r>
            <w:proofErr w:type="gramEnd"/>
            <w:r w:rsidRPr="0066451B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B" w:rsidRPr="0066451B" w:rsidRDefault="0066451B" w:rsidP="0066451B">
            <w:pPr>
              <w:jc w:val="right"/>
              <w:rPr>
                <w:color w:val="000000"/>
                <w:sz w:val="22"/>
              </w:rPr>
            </w:pPr>
            <w:r w:rsidRPr="0066451B">
              <w:rPr>
                <w:color w:val="000000"/>
                <w:sz w:val="22"/>
              </w:rPr>
              <w:t>0.6171426</w:t>
            </w:r>
          </w:p>
        </w:tc>
      </w:tr>
    </w:tbl>
    <w:p w:rsidR="0066451B" w:rsidRPr="0066451B" w:rsidRDefault="0066451B" w:rsidP="0066451B">
      <w:pPr>
        <w:rPr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</w:t>
      </w:r>
      <w:r w:rsidR="0003793F">
        <w:rPr>
          <w:rFonts w:ascii="Courier New" w:hAnsi="Courier New" w:cs="Courier New"/>
          <w:b/>
          <w:color w:val="000000"/>
          <w:sz w:val="22"/>
        </w:rPr>
        <w:t xml:space="preserve"> выделения: 0005 01, Котел</w:t>
      </w:r>
      <w:r w:rsidRPr="0003793F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1996 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66451B">
        <w:rPr>
          <w:b/>
          <w:i/>
          <w:color w:val="000000"/>
          <w:sz w:val="22"/>
        </w:rPr>
        <w:t xml:space="preserve">K3 = </w:t>
      </w:r>
      <w:proofErr w:type="gramStart"/>
      <w:r w:rsidRPr="0066451B">
        <w:rPr>
          <w:rFonts w:ascii="Arial" w:hAnsi="Arial" w:cs="Arial"/>
          <w:b/>
          <w:color w:val="000000"/>
        </w:rPr>
        <w:t>Твердое</w:t>
      </w:r>
      <w:proofErr w:type="gramEnd"/>
      <w:r w:rsidRPr="0066451B">
        <w:rPr>
          <w:rFonts w:ascii="Arial" w:hAnsi="Arial" w:cs="Arial"/>
          <w:b/>
          <w:color w:val="000000"/>
        </w:rPr>
        <w:t xml:space="preserve"> (уголь, торф и др.)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66451B">
        <w:rPr>
          <w:b/>
          <w:i/>
          <w:color w:val="000000"/>
          <w:sz w:val="22"/>
        </w:rPr>
        <w:t xml:space="preserve">BT = </w:t>
      </w:r>
      <w:r w:rsidRPr="0066451B">
        <w:rPr>
          <w:rFonts w:ascii="Arial" w:hAnsi="Arial" w:cs="Arial"/>
          <w:b/>
          <w:color w:val="000000"/>
        </w:rPr>
        <w:t>696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/с, </w:t>
      </w:r>
      <w:r w:rsidRPr="0066451B">
        <w:rPr>
          <w:b/>
          <w:i/>
          <w:color w:val="000000"/>
          <w:sz w:val="22"/>
        </w:rPr>
        <w:t xml:space="preserve">BG = </w:t>
      </w:r>
      <w:r w:rsidRPr="0066451B">
        <w:rPr>
          <w:rFonts w:ascii="Arial" w:hAnsi="Arial" w:cs="Arial"/>
          <w:b/>
          <w:color w:val="000000"/>
        </w:rPr>
        <w:t>413.1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rFonts w:ascii="Arial" w:hAnsi="Arial" w:cs="Arial"/>
          <w:b/>
          <w:color w:val="000000"/>
        </w:rPr>
        <w:t>Карагандинский бассейн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66451B">
        <w:rPr>
          <w:b/>
          <w:i/>
          <w:color w:val="000000"/>
          <w:sz w:val="22"/>
        </w:rPr>
        <w:t xml:space="preserve">MY1 = </w:t>
      </w:r>
      <w:r w:rsidRPr="0066451B">
        <w:rPr>
          <w:rFonts w:ascii="Arial" w:hAnsi="Arial" w:cs="Arial"/>
          <w:b/>
          <w:color w:val="000000"/>
        </w:rPr>
        <w:t>К</w:t>
      </w:r>
      <w:proofErr w:type="gramStart"/>
      <w:r w:rsidRPr="0066451B">
        <w:rPr>
          <w:rFonts w:ascii="Arial" w:hAnsi="Arial" w:cs="Arial"/>
          <w:b/>
          <w:color w:val="000000"/>
        </w:rPr>
        <w:t>,К</w:t>
      </w:r>
      <w:proofErr w:type="gramEnd"/>
      <w:r w:rsidRPr="0066451B">
        <w:rPr>
          <w:rFonts w:ascii="Arial" w:hAnsi="Arial" w:cs="Arial"/>
          <w:b/>
          <w:color w:val="000000"/>
        </w:rPr>
        <w:t>2,концентрат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rFonts w:ascii="Arial" w:hAnsi="Arial" w:cs="Arial"/>
          <w:b/>
          <w:color w:val="000000"/>
        </w:rPr>
        <w:t>5300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b/>
          <w:i/>
          <w:color w:val="000000"/>
        </w:rPr>
        <w:t xml:space="preserve">QR · 0.004187 = </w:t>
      </w:r>
      <w:r w:rsidRPr="0066451B">
        <w:rPr>
          <w:b/>
          <w:color w:val="000000"/>
        </w:rPr>
        <w:t xml:space="preserve">5300 · 0.004187 = </w:t>
      </w:r>
      <w:r w:rsidRPr="0066451B">
        <w:rPr>
          <w:rFonts w:ascii="Arial" w:hAnsi="Arial" w:cs="Arial"/>
          <w:b/>
          <w:color w:val="000000"/>
        </w:rPr>
        <w:t>22.19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66451B">
        <w:rPr>
          <w:b/>
          <w:i/>
          <w:color w:val="000000"/>
          <w:sz w:val="22"/>
        </w:rPr>
        <w:t xml:space="preserve">AR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A1R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66451B">
        <w:rPr>
          <w:b/>
          <w:i/>
          <w:color w:val="000000"/>
          <w:sz w:val="22"/>
        </w:rPr>
        <w:t xml:space="preserve">SR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S1R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QN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QF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66451B">
        <w:rPr>
          <w:b/>
          <w:i/>
          <w:color w:val="000000"/>
          <w:sz w:val="22"/>
        </w:rPr>
        <w:t xml:space="preserve">KNO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66451B">
        <w:rPr>
          <w:b/>
          <w:i/>
          <w:color w:val="000000"/>
          <w:sz w:val="22"/>
        </w:rPr>
        <w:t xml:space="preserve">B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66451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66451B">
        <w:rPr>
          <w:b/>
          <w:i/>
          <w:color w:val="000000"/>
          <w:sz w:val="22"/>
        </w:rPr>
        <w:t xml:space="preserve">MNOT = </w:t>
      </w:r>
      <w:r w:rsidRPr="0066451B">
        <w:rPr>
          <w:b/>
          <w:i/>
          <w:color w:val="000000"/>
        </w:rPr>
        <w:t xml:space="preserve">0.001 · BT · QR · KNO · (1-B) = </w:t>
      </w:r>
      <w:r w:rsidRPr="0066451B">
        <w:rPr>
          <w:b/>
          <w:color w:val="000000"/>
        </w:rPr>
        <w:t xml:space="preserve">0.001 · 696 · 22.19 · 0.2367 · (1-0) = </w:t>
      </w:r>
      <w:r w:rsidRPr="0066451B">
        <w:rPr>
          <w:rFonts w:ascii="Arial" w:hAnsi="Arial" w:cs="Arial"/>
          <w:b/>
          <w:color w:val="000000"/>
        </w:rPr>
        <w:t>3.656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66451B">
        <w:rPr>
          <w:b/>
          <w:i/>
          <w:color w:val="000000"/>
          <w:sz w:val="22"/>
        </w:rPr>
        <w:t xml:space="preserve">MNOG = </w:t>
      </w:r>
      <w:r w:rsidRPr="0066451B">
        <w:rPr>
          <w:b/>
          <w:i/>
          <w:color w:val="000000"/>
        </w:rPr>
        <w:t xml:space="preserve">0.001 · BG · QR · KNO · (1-B) = </w:t>
      </w:r>
      <w:r w:rsidRPr="0066451B">
        <w:rPr>
          <w:b/>
          <w:color w:val="000000"/>
        </w:rPr>
        <w:t xml:space="preserve">0.001 · 413.1 · 22.19 · 0.2367 · (1-0) = </w:t>
      </w:r>
      <w:r w:rsidRPr="0066451B">
        <w:rPr>
          <w:rFonts w:ascii="Arial" w:hAnsi="Arial" w:cs="Arial"/>
          <w:b/>
          <w:color w:val="000000"/>
        </w:rPr>
        <w:t>2.17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0.8 · MNOT = </w:t>
      </w:r>
      <w:r w:rsidRPr="0066451B">
        <w:rPr>
          <w:b/>
          <w:color w:val="000000"/>
        </w:rPr>
        <w:t xml:space="preserve">0.8 · 3.656 = </w:t>
      </w:r>
      <w:r w:rsidRPr="0066451B">
        <w:rPr>
          <w:rFonts w:ascii="Arial" w:hAnsi="Arial" w:cs="Arial"/>
          <w:b/>
          <w:color w:val="000000"/>
        </w:rPr>
        <w:t>2.925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0.8 · MNOG = </w:t>
      </w:r>
      <w:r w:rsidRPr="0066451B">
        <w:rPr>
          <w:b/>
          <w:color w:val="000000"/>
        </w:rPr>
        <w:t xml:space="preserve">0.8 · 2.17 = </w:t>
      </w:r>
      <w:r w:rsidRPr="0066451B">
        <w:rPr>
          <w:rFonts w:ascii="Arial" w:hAnsi="Arial" w:cs="Arial"/>
          <w:b/>
          <w:color w:val="000000"/>
        </w:rPr>
        <w:t>1.736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0304 Азот (II) оксид (Азота оксид) (6)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0.13 · MNOT = </w:t>
      </w:r>
      <w:r w:rsidRPr="0066451B">
        <w:rPr>
          <w:b/>
          <w:color w:val="000000"/>
        </w:rPr>
        <w:t xml:space="preserve">0.13 · 3.656 = </w:t>
      </w:r>
      <w:r w:rsidRPr="0066451B">
        <w:rPr>
          <w:rFonts w:ascii="Arial" w:hAnsi="Arial" w:cs="Arial"/>
          <w:b/>
          <w:color w:val="000000"/>
        </w:rPr>
        <w:t>0.475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0.13 · MNOG = </w:t>
      </w:r>
      <w:r w:rsidRPr="0066451B">
        <w:rPr>
          <w:b/>
          <w:color w:val="000000"/>
        </w:rPr>
        <w:t xml:space="preserve">0.13 · 2.17 = </w:t>
      </w:r>
      <w:r w:rsidRPr="0066451B">
        <w:rPr>
          <w:rFonts w:ascii="Arial" w:hAnsi="Arial" w:cs="Arial"/>
          <w:b/>
          <w:color w:val="000000"/>
        </w:rPr>
        <w:t>0.282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п. 2.2), </w:t>
      </w:r>
      <w:r w:rsidRPr="0066451B">
        <w:rPr>
          <w:b/>
          <w:i/>
          <w:color w:val="000000"/>
          <w:sz w:val="22"/>
        </w:rPr>
        <w:t xml:space="preserve">NSO2 = </w:t>
      </w:r>
      <w:r w:rsidRPr="0066451B">
        <w:rPr>
          <w:rFonts w:ascii="Arial" w:hAnsi="Arial" w:cs="Arial"/>
          <w:b/>
          <w:color w:val="000000"/>
        </w:rPr>
        <w:t>0.1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66451B">
        <w:rPr>
          <w:b/>
          <w:i/>
          <w:color w:val="000000"/>
          <w:sz w:val="22"/>
        </w:rPr>
        <w:t xml:space="preserve">H2S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0.02 · BT · SR · (1-NSO2) + 0.0188 · H2S · BT = </w:t>
      </w:r>
      <w:r w:rsidRPr="0066451B">
        <w:rPr>
          <w:b/>
          <w:color w:val="000000"/>
        </w:rPr>
        <w:t xml:space="preserve">0.02 · 696 · 0.81 · (1-0.1) + 0.0188 · 0 · 696 = </w:t>
      </w:r>
      <w:r w:rsidRPr="0066451B">
        <w:rPr>
          <w:rFonts w:ascii="Arial" w:hAnsi="Arial" w:cs="Arial"/>
          <w:b/>
          <w:color w:val="000000"/>
        </w:rPr>
        <w:t>10.15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Выбросы окислов серы,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0.02 · BG · S1R · (1-NSO2) + 0.0188 · H2S · BG = </w:t>
      </w:r>
      <w:r w:rsidRPr="0066451B">
        <w:rPr>
          <w:b/>
          <w:color w:val="000000"/>
        </w:rPr>
        <w:t xml:space="preserve">0.02 · 413.1 · 0.81 · (1-0.1) + 0.0188 · 0 · 413.1 = </w:t>
      </w:r>
      <w:r w:rsidRPr="0066451B">
        <w:rPr>
          <w:rFonts w:ascii="Arial" w:hAnsi="Arial" w:cs="Arial"/>
          <w:b/>
          <w:color w:val="000000"/>
        </w:rPr>
        <w:t>6.02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Q4 = </w:t>
      </w:r>
      <w:r w:rsidRPr="0066451B">
        <w:rPr>
          <w:rFonts w:ascii="Arial" w:hAnsi="Arial" w:cs="Arial"/>
          <w:b/>
          <w:color w:val="000000"/>
        </w:rPr>
        <w:t>5.5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Q3 = </w:t>
      </w:r>
      <w:r w:rsidRPr="0066451B">
        <w:rPr>
          <w:rFonts w:ascii="Arial" w:hAnsi="Arial" w:cs="Arial"/>
          <w:b/>
          <w:color w:val="000000"/>
        </w:rPr>
        <w:t>0.5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66451B">
        <w:rPr>
          <w:b/>
          <w:i/>
          <w:color w:val="000000"/>
          <w:sz w:val="22"/>
        </w:rPr>
        <w:t xml:space="preserve">R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66451B">
        <w:rPr>
          <w:b/>
          <w:i/>
          <w:color w:val="000000"/>
          <w:sz w:val="22"/>
        </w:rPr>
        <w:t xml:space="preserve">CCO = </w:t>
      </w:r>
      <w:r w:rsidRPr="0066451B">
        <w:rPr>
          <w:b/>
          <w:i/>
          <w:color w:val="000000"/>
        </w:rPr>
        <w:t xml:space="preserve">Q3 · R · QR = </w:t>
      </w:r>
      <w:r w:rsidRPr="0066451B">
        <w:rPr>
          <w:b/>
          <w:color w:val="000000"/>
        </w:rPr>
        <w:t xml:space="preserve">0.5 · 1 · 22.19 = </w:t>
      </w:r>
      <w:r w:rsidRPr="0066451B">
        <w:rPr>
          <w:rFonts w:ascii="Arial" w:hAnsi="Arial" w:cs="Arial"/>
          <w:b/>
          <w:color w:val="000000"/>
        </w:rPr>
        <w:t>11.1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0.001 · BT · CCO · (1-Q4 / 100) = </w:t>
      </w:r>
      <w:r w:rsidRPr="0066451B">
        <w:rPr>
          <w:b/>
          <w:color w:val="000000"/>
        </w:rPr>
        <w:t xml:space="preserve">0.001 · 696 · 11.1 · (1-5.5 / 100) = </w:t>
      </w:r>
      <w:r w:rsidRPr="0066451B">
        <w:rPr>
          <w:rFonts w:ascii="Arial" w:hAnsi="Arial" w:cs="Arial"/>
          <w:b/>
          <w:color w:val="000000"/>
        </w:rPr>
        <w:t>7.3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0.001 · BG · CCO · (1-Q4 / 100) = </w:t>
      </w:r>
      <w:r w:rsidRPr="0066451B">
        <w:rPr>
          <w:b/>
          <w:color w:val="000000"/>
        </w:rPr>
        <w:t xml:space="preserve">0.001 · 413.1 · 11.1 · (1-5.5 / 100) = </w:t>
      </w:r>
      <w:r w:rsidRPr="0066451B">
        <w:rPr>
          <w:rFonts w:ascii="Arial" w:hAnsi="Arial" w:cs="Arial"/>
          <w:b/>
          <w:color w:val="000000"/>
        </w:rPr>
        <w:t>4.33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proofErr w:type="gramStart"/>
      <w:r w:rsidRPr="0066451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7A72B6" w:rsidRPr="00402D44" w:rsidRDefault="007A72B6" w:rsidP="007A72B6">
      <w:pPr>
        <w:rPr>
          <w:rFonts w:ascii="Arial" w:hAnsi="Arial" w:cs="Arial"/>
          <w:b/>
          <w:color w:val="000000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402D44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7A72B6" w:rsidRPr="00402D44" w:rsidRDefault="007A72B6" w:rsidP="007A72B6">
      <w:pPr>
        <w:rPr>
          <w:color w:val="000000"/>
          <w:sz w:val="22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7A72B6" w:rsidRPr="00402D44" w:rsidRDefault="007A72B6" w:rsidP="007A72B6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</w:t>
      </w:r>
      <w:r w:rsidR="0003793F">
        <w:rPr>
          <w:rFonts w:ascii="Courier New" w:hAnsi="Courier New" w:cs="Courier New"/>
          <w:b/>
          <w:color w:val="000000"/>
          <w:sz w:val="22"/>
        </w:rPr>
        <w:t>очник выделения: 0005 02, Котел</w:t>
      </w:r>
      <w:r w:rsidRPr="0003793F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03793F">
        <w:rPr>
          <w:rFonts w:ascii="Courier New" w:hAnsi="Courier New" w:cs="Courier New"/>
          <w:b/>
          <w:color w:val="000000"/>
          <w:sz w:val="22"/>
        </w:rPr>
        <w:t>2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1996 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66451B">
        <w:rPr>
          <w:b/>
          <w:i/>
          <w:color w:val="000000"/>
          <w:sz w:val="22"/>
        </w:rPr>
        <w:t xml:space="preserve">K3 = </w:t>
      </w:r>
      <w:proofErr w:type="gramStart"/>
      <w:r w:rsidRPr="0066451B">
        <w:rPr>
          <w:rFonts w:ascii="Arial" w:hAnsi="Arial" w:cs="Arial"/>
          <w:b/>
          <w:color w:val="000000"/>
        </w:rPr>
        <w:t>Твердое</w:t>
      </w:r>
      <w:proofErr w:type="gramEnd"/>
      <w:r w:rsidRPr="0066451B">
        <w:rPr>
          <w:rFonts w:ascii="Arial" w:hAnsi="Arial" w:cs="Arial"/>
          <w:b/>
          <w:color w:val="000000"/>
        </w:rPr>
        <w:t xml:space="preserve"> (уголь, торф и др.)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66451B">
        <w:rPr>
          <w:b/>
          <w:i/>
          <w:color w:val="000000"/>
          <w:sz w:val="22"/>
        </w:rPr>
        <w:t xml:space="preserve">BT = </w:t>
      </w:r>
      <w:r w:rsidRPr="0066451B">
        <w:rPr>
          <w:rFonts w:ascii="Arial" w:hAnsi="Arial" w:cs="Arial"/>
          <w:b/>
          <w:color w:val="000000"/>
        </w:rPr>
        <w:t>696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/с, </w:t>
      </w:r>
      <w:r w:rsidRPr="0066451B">
        <w:rPr>
          <w:b/>
          <w:i/>
          <w:color w:val="000000"/>
          <w:sz w:val="22"/>
        </w:rPr>
        <w:t xml:space="preserve">BG = </w:t>
      </w:r>
      <w:r w:rsidRPr="0066451B">
        <w:rPr>
          <w:rFonts w:ascii="Arial" w:hAnsi="Arial" w:cs="Arial"/>
          <w:b/>
          <w:color w:val="000000"/>
        </w:rPr>
        <w:t>413.1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rFonts w:ascii="Arial" w:hAnsi="Arial" w:cs="Arial"/>
          <w:b/>
          <w:color w:val="000000"/>
        </w:rPr>
        <w:t>Карагандинский бассейн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66451B">
        <w:rPr>
          <w:b/>
          <w:i/>
          <w:color w:val="000000"/>
          <w:sz w:val="22"/>
        </w:rPr>
        <w:t xml:space="preserve">MY1 = </w:t>
      </w:r>
      <w:r w:rsidRPr="0066451B">
        <w:rPr>
          <w:rFonts w:ascii="Arial" w:hAnsi="Arial" w:cs="Arial"/>
          <w:b/>
          <w:color w:val="000000"/>
        </w:rPr>
        <w:t>К</w:t>
      </w:r>
      <w:proofErr w:type="gramStart"/>
      <w:r w:rsidRPr="0066451B">
        <w:rPr>
          <w:rFonts w:ascii="Arial" w:hAnsi="Arial" w:cs="Arial"/>
          <w:b/>
          <w:color w:val="000000"/>
        </w:rPr>
        <w:t>,К</w:t>
      </w:r>
      <w:proofErr w:type="gramEnd"/>
      <w:r w:rsidRPr="0066451B">
        <w:rPr>
          <w:rFonts w:ascii="Arial" w:hAnsi="Arial" w:cs="Arial"/>
          <w:b/>
          <w:color w:val="000000"/>
        </w:rPr>
        <w:t>2,концентрат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rFonts w:ascii="Arial" w:hAnsi="Arial" w:cs="Arial"/>
          <w:b/>
          <w:color w:val="000000"/>
        </w:rPr>
        <w:t>5300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b/>
          <w:i/>
          <w:color w:val="000000"/>
        </w:rPr>
        <w:t xml:space="preserve">QR · 0.004187 = </w:t>
      </w:r>
      <w:r w:rsidRPr="0066451B">
        <w:rPr>
          <w:b/>
          <w:color w:val="000000"/>
        </w:rPr>
        <w:t xml:space="preserve">5300 · 0.004187 = </w:t>
      </w:r>
      <w:r w:rsidRPr="0066451B">
        <w:rPr>
          <w:rFonts w:ascii="Arial" w:hAnsi="Arial" w:cs="Arial"/>
          <w:b/>
          <w:color w:val="000000"/>
        </w:rPr>
        <w:t>22.19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66451B">
        <w:rPr>
          <w:b/>
          <w:i/>
          <w:color w:val="000000"/>
          <w:sz w:val="22"/>
        </w:rPr>
        <w:t xml:space="preserve">AR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A1R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66451B">
        <w:rPr>
          <w:b/>
          <w:i/>
          <w:color w:val="000000"/>
          <w:sz w:val="22"/>
        </w:rPr>
        <w:t xml:space="preserve">SR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S1R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QN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QF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66451B">
        <w:rPr>
          <w:b/>
          <w:i/>
          <w:color w:val="000000"/>
          <w:sz w:val="22"/>
        </w:rPr>
        <w:t xml:space="preserve">KNO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66451B">
        <w:rPr>
          <w:b/>
          <w:i/>
          <w:color w:val="000000"/>
          <w:sz w:val="22"/>
        </w:rPr>
        <w:t xml:space="preserve">B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66451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66451B">
        <w:rPr>
          <w:b/>
          <w:i/>
          <w:color w:val="000000"/>
          <w:sz w:val="22"/>
        </w:rPr>
        <w:t xml:space="preserve">MNOT = </w:t>
      </w:r>
      <w:r w:rsidRPr="0066451B">
        <w:rPr>
          <w:b/>
          <w:i/>
          <w:color w:val="000000"/>
        </w:rPr>
        <w:t xml:space="preserve">0.001 · BT · QR · KNO · (1-B) = </w:t>
      </w:r>
      <w:r w:rsidRPr="0066451B">
        <w:rPr>
          <w:b/>
          <w:color w:val="000000"/>
        </w:rPr>
        <w:t xml:space="preserve">0.001 · 696 · 22.19 · 0.2367 · (1-0) = </w:t>
      </w:r>
      <w:r w:rsidRPr="0066451B">
        <w:rPr>
          <w:rFonts w:ascii="Arial" w:hAnsi="Arial" w:cs="Arial"/>
          <w:b/>
          <w:color w:val="000000"/>
        </w:rPr>
        <w:t>3.656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66451B">
        <w:rPr>
          <w:b/>
          <w:i/>
          <w:color w:val="000000"/>
          <w:sz w:val="22"/>
        </w:rPr>
        <w:t xml:space="preserve">MNOG = </w:t>
      </w:r>
      <w:r w:rsidRPr="0066451B">
        <w:rPr>
          <w:b/>
          <w:i/>
          <w:color w:val="000000"/>
        </w:rPr>
        <w:t xml:space="preserve">0.001 · BG · QR · KNO · (1-B) = </w:t>
      </w:r>
      <w:r w:rsidRPr="0066451B">
        <w:rPr>
          <w:b/>
          <w:color w:val="000000"/>
        </w:rPr>
        <w:t xml:space="preserve">0.001 · 413.1 · 22.19 · 0.2367 · (1-0) = </w:t>
      </w:r>
      <w:r w:rsidRPr="0066451B">
        <w:rPr>
          <w:rFonts w:ascii="Arial" w:hAnsi="Arial" w:cs="Arial"/>
          <w:b/>
          <w:color w:val="000000"/>
        </w:rPr>
        <w:t>2.17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Выброс азота диоксида (0301),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0.8 · MNOT = </w:t>
      </w:r>
      <w:r w:rsidRPr="0066451B">
        <w:rPr>
          <w:b/>
          <w:color w:val="000000"/>
        </w:rPr>
        <w:t xml:space="preserve">0.8 · 3.656 = </w:t>
      </w:r>
      <w:r w:rsidRPr="0066451B">
        <w:rPr>
          <w:rFonts w:ascii="Arial" w:hAnsi="Arial" w:cs="Arial"/>
          <w:b/>
          <w:color w:val="000000"/>
        </w:rPr>
        <w:t>2.925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0.8 · MNOG = </w:t>
      </w:r>
      <w:r w:rsidRPr="0066451B">
        <w:rPr>
          <w:b/>
          <w:color w:val="000000"/>
        </w:rPr>
        <w:t xml:space="preserve">0.8 · 2.17 = </w:t>
      </w:r>
      <w:r w:rsidRPr="0066451B">
        <w:rPr>
          <w:rFonts w:ascii="Arial" w:hAnsi="Arial" w:cs="Arial"/>
          <w:b/>
          <w:color w:val="000000"/>
        </w:rPr>
        <w:t>1.736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0304 Азот (II) оксид (Азота оксид) (6)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0.13 · MNOT = </w:t>
      </w:r>
      <w:r w:rsidRPr="0066451B">
        <w:rPr>
          <w:b/>
          <w:color w:val="000000"/>
        </w:rPr>
        <w:t xml:space="preserve">0.13 · 3.656 = </w:t>
      </w:r>
      <w:r w:rsidRPr="0066451B">
        <w:rPr>
          <w:rFonts w:ascii="Arial" w:hAnsi="Arial" w:cs="Arial"/>
          <w:b/>
          <w:color w:val="000000"/>
        </w:rPr>
        <w:t>0.475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0.13 · MNOG = </w:t>
      </w:r>
      <w:r w:rsidRPr="0066451B">
        <w:rPr>
          <w:b/>
          <w:color w:val="000000"/>
        </w:rPr>
        <w:t xml:space="preserve">0.13 · 2.17 = </w:t>
      </w:r>
      <w:r w:rsidRPr="0066451B">
        <w:rPr>
          <w:rFonts w:ascii="Arial" w:hAnsi="Arial" w:cs="Arial"/>
          <w:b/>
          <w:color w:val="000000"/>
        </w:rPr>
        <w:t>0.282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п. 2.2), </w:t>
      </w:r>
      <w:r w:rsidRPr="0066451B">
        <w:rPr>
          <w:b/>
          <w:i/>
          <w:color w:val="000000"/>
          <w:sz w:val="22"/>
        </w:rPr>
        <w:t xml:space="preserve">NSO2 = </w:t>
      </w:r>
      <w:r w:rsidRPr="0066451B">
        <w:rPr>
          <w:rFonts w:ascii="Arial" w:hAnsi="Arial" w:cs="Arial"/>
          <w:b/>
          <w:color w:val="000000"/>
        </w:rPr>
        <w:t>0.1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66451B">
        <w:rPr>
          <w:b/>
          <w:i/>
          <w:color w:val="000000"/>
          <w:sz w:val="22"/>
        </w:rPr>
        <w:t xml:space="preserve">H2S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0.02 · BT · SR · (1-NSO2) + 0.0188 · H2S · BT = </w:t>
      </w:r>
      <w:r w:rsidRPr="0066451B">
        <w:rPr>
          <w:b/>
          <w:color w:val="000000"/>
        </w:rPr>
        <w:t xml:space="preserve">0.02 · 696 · 0.81 · (1-0.1) + 0.0188 · 0 · 696 = </w:t>
      </w:r>
      <w:r w:rsidRPr="0066451B">
        <w:rPr>
          <w:rFonts w:ascii="Arial" w:hAnsi="Arial" w:cs="Arial"/>
          <w:b/>
          <w:color w:val="000000"/>
        </w:rPr>
        <w:t>10.15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0.02 · BG · S1R · (1-NSO2) + 0.0188 · H2S · BG = </w:t>
      </w:r>
      <w:r w:rsidRPr="0066451B">
        <w:rPr>
          <w:b/>
          <w:color w:val="000000"/>
        </w:rPr>
        <w:t xml:space="preserve">0.02 · 413.1 · 0.81 · (1-0.1) + 0.0188 · 0 · 413.1 = </w:t>
      </w:r>
      <w:r w:rsidRPr="0066451B">
        <w:rPr>
          <w:rFonts w:ascii="Arial" w:hAnsi="Arial" w:cs="Arial"/>
          <w:b/>
          <w:color w:val="000000"/>
        </w:rPr>
        <w:t>6.02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Q4 = </w:t>
      </w:r>
      <w:r w:rsidRPr="0066451B">
        <w:rPr>
          <w:rFonts w:ascii="Arial" w:hAnsi="Arial" w:cs="Arial"/>
          <w:b/>
          <w:color w:val="000000"/>
        </w:rPr>
        <w:t>5.5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Q3 = </w:t>
      </w:r>
      <w:r w:rsidRPr="0066451B">
        <w:rPr>
          <w:rFonts w:ascii="Arial" w:hAnsi="Arial" w:cs="Arial"/>
          <w:b/>
          <w:color w:val="000000"/>
        </w:rPr>
        <w:t>0.5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66451B">
        <w:rPr>
          <w:b/>
          <w:i/>
          <w:color w:val="000000"/>
          <w:sz w:val="22"/>
        </w:rPr>
        <w:t xml:space="preserve">R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66451B">
        <w:rPr>
          <w:b/>
          <w:i/>
          <w:color w:val="000000"/>
          <w:sz w:val="22"/>
        </w:rPr>
        <w:t xml:space="preserve">CCO = </w:t>
      </w:r>
      <w:r w:rsidRPr="0066451B">
        <w:rPr>
          <w:b/>
          <w:i/>
          <w:color w:val="000000"/>
        </w:rPr>
        <w:t xml:space="preserve">Q3 · R · QR = </w:t>
      </w:r>
      <w:r w:rsidRPr="0066451B">
        <w:rPr>
          <w:b/>
          <w:color w:val="000000"/>
        </w:rPr>
        <w:t xml:space="preserve">0.5 · 1 · 22.19 = </w:t>
      </w:r>
      <w:r w:rsidRPr="0066451B">
        <w:rPr>
          <w:rFonts w:ascii="Arial" w:hAnsi="Arial" w:cs="Arial"/>
          <w:b/>
          <w:color w:val="000000"/>
        </w:rPr>
        <w:t>11.1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0.001 · BT · CCO · (1-Q4 / 100) = </w:t>
      </w:r>
      <w:r w:rsidRPr="0066451B">
        <w:rPr>
          <w:b/>
          <w:color w:val="000000"/>
        </w:rPr>
        <w:t xml:space="preserve">0.001 · 696 · 11.1 · (1-5.5 / 100) = </w:t>
      </w:r>
      <w:r w:rsidRPr="0066451B">
        <w:rPr>
          <w:rFonts w:ascii="Arial" w:hAnsi="Arial" w:cs="Arial"/>
          <w:b/>
          <w:color w:val="000000"/>
        </w:rPr>
        <w:t>7.3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0.001 · BG · CCO · (1-Q4 / 100) = </w:t>
      </w:r>
      <w:r w:rsidRPr="0066451B">
        <w:rPr>
          <w:b/>
          <w:color w:val="000000"/>
        </w:rPr>
        <w:t xml:space="preserve">0.001 · 413.1 · 11.1 · (1-5.5 / 100) = </w:t>
      </w:r>
      <w:r w:rsidRPr="0066451B">
        <w:rPr>
          <w:rFonts w:ascii="Arial" w:hAnsi="Arial" w:cs="Arial"/>
          <w:b/>
          <w:color w:val="000000"/>
        </w:rPr>
        <w:t>4.33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proofErr w:type="gramStart"/>
      <w:r w:rsidRPr="0066451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7A72B6" w:rsidRPr="00402D44" w:rsidRDefault="007A72B6" w:rsidP="007A72B6">
      <w:pPr>
        <w:rPr>
          <w:rFonts w:ascii="Arial" w:hAnsi="Arial" w:cs="Arial"/>
          <w:b/>
          <w:color w:val="000000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7A72B6" w:rsidRPr="00402D44" w:rsidRDefault="007A72B6" w:rsidP="007A72B6">
      <w:pPr>
        <w:rPr>
          <w:color w:val="000000"/>
          <w:sz w:val="22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7A72B6" w:rsidRPr="00402D44" w:rsidRDefault="007A72B6" w:rsidP="007A72B6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03793F" w:rsidRPr="0003793F">
        <w:rPr>
          <w:rFonts w:ascii="Courier New" w:hAnsi="Courier New" w:cs="Courier New"/>
          <w:b/>
          <w:color w:val="000000"/>
          <w:sz w:val="22"/>
        </w:rPr>
        <w:t>3, Котел</w:t>
      </w:r>
      <w:r w:rsidRPr="0003793F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03793F" w:rsidRPr="0003793F">
        <w:rPr>
          <w:rFonts w:ascii="Courier New" w:hAnsi="Courier New" w:cs="Courier New"/>
          <w:b/>
          <w:color w:val="000000"/>
          <w:sz w:val="22"/>
        </w:rPr>
        <w:t>3</w:t>
      </w:r>
    </w:p>
    <w:p w:rsidR="0066451B" w:rsidRPr="0003793F" w:rsidRDefault="0066451B" w:rsidP="0066451B">
      <w:pPr>
        <w:rPr>
          <w:rFonts w:ascii="Courier New" w:hAnsi="Courier New" w:cs="Courier New"/>
          <w:b/>
          <w:color w:val="000000"/>
          <w:sz w:val="22"/>
        </w:rPr>
      </w:pPr>
      <w:r w:rsidRPr="0003793F">
        <w:rPr>
          <w:rFonts w:ascii="Courier New" w:hAnsi="Courier New" w:cs="Courier New"/>
          <w:b/>
          <w:color w:val="000000"/>
          <w:sz w:val="22"/>
        </w:rPr>
        <w:t>Список литературы: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, 1996 г.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66451B">
        <w:rPr>
          <w:b/>
          <w:i/>
          <w:color w:val="000000"/>
          <w:sz w:val="22"/>
        </w:rPr>
        <w:t xml:space="preserve">K3 = </w:t>
      </w:r>
      <w:proofErr w:type="gramStart"/>
      <w:r w:rsidRPr="0066451B">
        <w:rPr>
          <w:rFonts w:ascii="Arial" w:hAnsi="Arial" w:cs="Arial"/>
          <w:b/>
          <w:color w:val="000000"/>
        </w:rPr>
        <w:t>Твердое</w:t>
      </w:r>
      <w:proofErr w:type="gramEnd"/>
      <w:r w:rsidRPr="0066451B">
        <w:rPr>
          <w:rFonts w:ascii="Arial" w:hAnsi="Arial" w:cs="Arial"/>
          <w:b/>
          <w:color w:val="000000"/>
        </w:rPr>
        <w:t xml:space="preserve"> (уголь, торф и др.)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66451B">
        <w:rPr>
          <w:b/>
          <w:i/>
          <w:color w:val="000000"/>
          <w:sz w:val="22"/>
        </w:rPr>
        <w:t xml:space="preserve">BT = </w:t>
      </w:r>
      <w:r w:rsidRPr="0066451B">
        <w:rPr>
          <w:rFonts w:ascii="Arial" w:hAnsi="Arial" w:cs="Arial"/>
          <w:b/>
          <w:color w:val="000000"/>
        </w:rPr>
        <w:t>696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/с, </w:t>
      </w:r>
      <w:r w:rsidRPr="0066451B">
        <w:rPr>
          <w:b/>
          <w:i/>
          <w:color w:val="000000"/>
          <w:sz w:val="22"/>
        </w:rPr>
        <w:t xml:space="preserve">BG = </w:t>
      </w:r>
      <w:r w:rsidRPr="0066451B">
        <w:rPr>
          <w:rFonts w:ascii="Arial" w:hAnsi="Arial" w:cs="Arial"/>
          <w:b/>
          <w:color w:val="000000"/>
        </w:rPr>
        <w:t>413.1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66451B">
        <w:rPr>
          <w:b/>
          <w:i/>
          <w:color w:val="000000"/>
          <w:sz w:val="22"/>
        </w:rPr>
        <w:t xml:space="preserve">M = </w:t>
      </w:r>
      <w:r w:rsidRPr="0066451B">
        <w:rPr>
          <w:rFonts w:ascii="Arial" w:hAnsi="Arial" w:cs="Arial"/>
          <w:b/>
          <w:color w:val="000000"/>
        </w:rPr>
        <w:t>Карагандинский бассейн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66451B">
        <w:rPr>
          <w:b/>
          <w:i/>
          <w:color w:val="000000"/>
          <w:sz w:val="22"/>
        </w:rPr>
        <w:t xml:space="preserve">MY1 = </w:t>
      </w:r>
      <w:r w:rsidRPr="0066451B">
        <w:rPr>
          <w:rFonts w:ascii="Arial" w:hAnsi="Arial" w:cs="Arial"/>
          <w:b/>
          <w:color w:val="000000"/>
        </w:rPr>
        <w:t>К</w:t>
      </w:r>
      <w:proofErr w:type="gramStart"/>
      <w:r w:rsidRPr="0066451B">
        <w:rPr>
          <w:rFonts w:ascii="Arial" w:hAnsi="Arial" w:cs="Arial"/>
          <w:b/>
          <w:color w:val="000000"/>
        </w:rPr>
        <w:t>,К</w:t>
      </w:r>
      <w:proofErr w:type="gramEnd"/>
      <w:r w:rsidRPr="0066451B">
        <w:rPr>
          <w:rFonts w:ascii="Arial" w:hAnsi="Arial" w:cs="Arial"/>
          <w:b/>
          <w:color w:val="000000"/>
        </w:rPr>
        <w:t>2,концентрат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rFonts w:ascii="Arial" w:hAnsi="Arial" w:cs="Arial"/>
          <w:b/>
          <w:color w:val="000000"/>
        </w:rPr>
        <w:t>5300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66451B">
        <w:rPr>
          <w:b/>
          <w:i/>
          <w:color w:val="000000"/>
          <w:sz w:val="22"/>
        </w:rPr>
        <w:t xml:space="preserve">QR = </w:t>
      </w:r>
      <w:r w:rsidRPr="0066451B">
        <w:rPr>
          <w:b/>
          <w:i/>
          <w:color w:val="000000"/>
        </w:rPr>
        <w:t xml:space="preserve">QR · 0.004187 = </w:t>
      </w:r>
      <w:r w:rsidRPr="0066451B">
        <w:rPr>
          <w:b/>
          <w:color w:val="000000"/>
        </w:rPr>
        <w:t xml:space="preserve">5300 · 0.004187 = </w:t>
      </w:r>
      <w:r w:rsidRPr="0066451B">
        <w:rPr>
          <w:rFonts w:ascii="Arial" w:hAnsi="Arial" w:cs="Arial"/>
          <w:b/>
          <w:color w:val="000000"/>
        </w:rPr>
        <w:t>22.19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66451B">
        <w:rPr>
          <w:b/>
          <w:i/>
          <w:color w:val="000000"/>
          <w:sz w:val="22"/>
        </w:rPr>
        <w:t xml:space="preserve">AR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A1R = </w:t>
      </w:r>
      <w:r w:rsidRPr="0066451B">
        <w:rPr>
          <w:rFonts w:ascii="Arial" w:hAnsi="Arial" w:cs="Arial"/>
          <w:b/>
          <w:color w:val="000000"/>
        </w:rPr>
        <w:t>22.5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lastRenderedPageBreak/>
        <w:t xml:space="preserve">Среднее содержание серы в топливе, %(прил. 2.1), </w:t>
      </w:r>
      <w:r w:rsidRPr="0066451B">
        <w:rPr>
          <w:b/>
          <w:i/>
          <w:color w:val="000000"/>
          <w:sz w:val="22"/>
        </w:rPr>
        <w:t xml:space="preserve">SR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66451B">
        <w:rPr>
          <w:b/>
          <w:i/>
          <w:color w:val="000000"/>
          <w:sz w:val="22"/>
        </w:rPr>
        <w:t xml:space="preserve">S1R = </w:t>
      </w:r>
      <w:r w:rsidRPr="0066451B">
        <w:rPr>
          <w:rFonts w:ascii="Arial" w:hAnsi="Arial" w:cs="Arial"/>
          <w:b/>
          <w:color w:val="000000"/>
        </w:rPr>
        <w:t>0.81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QN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, кВт, </w:t>
      </w:r>
      <w:r w:rsidRPr="0066451B">
        <w:rPr>
          <w:b/>
          <w:i/>
          <w:color w:val="000000"/>
          <w:sz w:val="22"/>
        </w:rPr>
        <w:t xml:space="preserve">QF = </w:t>
      </w:r>
      <w:r w:rsidRPr="0066451B">
        <w:rPr>
          <w:rFonts w:ascii="Arial" w:hAnsi="Arial" w:cs="Arial"/>
          <w:b/>
          <w:color w:val="000000"/>
        </w:rPr>
        <w:t>7500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66451B">
        <w:rPr>
          <w:b/>
          <w:i/>
          <w:color w:val="000000"/>
          <w:sz w:val="22"/>
        </w:rPr>
        <w:t xml:space="preserve">KNO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proofErr w:type="spellStart"/>
      <w:r w:rsidRPr="0066451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66451B">
        <w:rPr>
          <w:b/>
          <w:i/>
          <w:color w:val="000000"/>
          <w:sz w:val="22"/>
        </w:rPr>
        <w:t xml:space="preserve">B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66451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66451B">
        <w:rPr>
          <w:rFonts w:ascii="Arial" w:hAnsi="Arial" w:cs="Arial"/>
          <w:b/>
          <w:color w:val="000000"/>
        </w:rPr>
        <w:t>0.2367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66451B">
        <w:rPr>
          <w:b/>
          <w:i/>
          <w:color w:val="000000"/>
          <w:sz w:val="22"/>
        </w:rPr>
        <w:t xml:space="preserve">MNOT = </w:t>
      </w:r>
      <w:r w:rsidRPr="0066451B">
        <w:rPr>
          <w:b/>
          <w:i/>
          <w:color w:val="000000"/>
        </w:rPr>
        <w:t xml:space="preserve">0.001 · BT · QR · KNO · (1-B) = </w:t>
      </w:r>
      <w:r w:rsidRPr="0066451B">
        <w:rPr>
          <w:b/>
          <w:color w:val="000000"/>
        </w:rPr>
        <w:t xml:space="preserve">0.001 · 696 · 22.19 · 0.2367 · (1-0) = </w:t>
      </w:r>
      <w:r w:rsidRPr="0066451B">
        <w:rPr>
          <w:rFonts w:ascii="Arial" w:hAnsi="Arial" w:cs="Arial"/>
          <w:b/>
          <w:color w:val="000000"/>
        </w:rPr>
        <w:t>3.656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66451B">
        <w:rPr>
          <w:b/>
          <w:i/>
          <w:color w:val="000000"/>
          <w:sz w:val="22"/>
        </w:rPr>
        <w:t xml:space="preserve">MNOG = </w:t>
      </w:r>
      <w:r w:rsidRPr="0066451B">
        <w:rPr>
          <w:b/>
          <w:i/>
          <w:color w:val="000000"/>
        </w:rPr>
        <w:t xml:space="preserve">0.001 · BG · QR · KNO · (1-B) = </w:t>
      </w:r>
      <w:r w:rsidRPr="0066451B">
        <w:rPr>
          <w:b/>
          <w:color w:val="000000"/>
        </w:rPr>
        <w:t xml:space="preserve">0.001 · 413.1 · 22.19 · 0.2367 · (1-0) = </w:t>
      </w:r>
      <w:r w:rsidRPr="0066451B">
        <w:rPr>
          <w:rFonts w:ascii="Arial" w:hAnsi="Arial" w:cs="Arial"/>
          <w:b/>
          <w:color w:val="000000"/>
        </w:rPr>
        <w:t>2.17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0.8 · MNOT = </w:t>
      </w:r>
      <w:r w:rsidRPr="0066451B">
        <w:rPr>
          <w:b/>
          <w:color w:val="000000"/>
        </w:rPr>
        <w:t xml:space="preserve">0.8 · 3.656 = </w:t>
      </w:r>
      <w:r w:rsidRPr="0066451B">
        <w:rPr>
          <w:rFonts w:ascii="Arial" w:hAnsi="Arial" w:cs="Arial"/>
          <w:b/>
          <w:color w:val="000000"/>
        </w:rPr>
        <w:t>2.925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0.8 · MNOG = </w:t>
      </w:r>
      <w:r w:rsidRPr="0066451B">
        <w:rPr>
          <w:b/>
          <w:color w:val="000000"/>
        </w:rPr>
        <w:t xml:space="preserve">0.8 · 2.17 = </w:t>
      </w:r>
      <w:r w:rsidRPr="0066451B">
        <w:rPr>
          <w:rFonts w:ascii="Arial" w:hAnsi="Arial" w:cs="Arial"/>
          <w:b/>
          <w:color w:val="000000"/>
        </w:rPr>
        <w:t>1.736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0304 Азот (II) оксид (Азота оксид) (6)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0.13 · MNOT = </w:t>
      </w:r>
      <w:r w:rsidRPr="0066451B">
        <w:rPr>
          <w:b/>
          <w:color w:val="000000"/>
        </w:rPr>
        <w:t xml:space="preserve">0.13 · 3.656 = </w:t>
      </w:r>
      <w:r w:rsidRPr="0066451B">
        <w:rPr>
          <w:rFonts w:ascii="Arial" w:hAnsi="Arial" w:cs="Arial"/>
          <w:b/>
          <w:color w:val="000000"/>
        </w:rPr>
        <w:t>0.475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0.13 · MNOG = </w:t>
      </w:r>
      <w:r w:rsidRPr="0066451B">
        <w:rPr>
          <w:b/>
          <w:color w:val="000000"/>
        </w:rPr>
        <w:t xml:space="preserve">0.13 · 2.17 = </w:t>
      </w:r>
      <w:r w:rsidRPr="0066451B">
        <w:rPr>
          <w:rFonts w:ascii="Arial" w:hAnsi="Arial" w:cs="Arial"/>
          <w:b/>
          <w:color w:val="000000"/>
        </w:rPr>
        <w:t>0.282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п. 2.2), </w:t>
      </w:r>
      <w:r w:rsidRPr="0066451B">
        <w:rPr>
          <w:b/>
          <w:i/>
          <w:color w:val="000000"/>
          <w:sz w:val="22"/>
        </w:rPr>
        <w:t xml:space="preserve">NSO2 = </w:t>
      </w:r>
      <w:r w:rsidRPr="0066451B">
        <w:rPr>
          <w:rFonts w:ascii="Arial" w:hAnsi="Arial" w:cs="Arial"/>
          <w:b/>
          <w:color w:val="000000"/>
        </w:rPr>
        <w:t>0.1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66451B">
        <w:rPr>
          <w:b/>
          <w:i/>
          <w:color w:val="000000"/>
          <w:sz w:val="22"/>
        </w:rPr>
        <w:t xml:space="preserve">H2S = </w:t>
      </w:r>
      <w:r w:rsidRPr="0066451B">
        <w:rPr>
          <w:rFonts w:ascii="Arial" w:hAnsi="Arial" w:cs="Arial"/>
          <w:b/>
          <w:color w:val="000000"/>
        </w:rPr>
        <w:t>0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0.02 · BT · SR · (1-NSO2) + 0.0188 · H2S · BT = </w:t>
      </w:r>
      <w:r w:rsidRPr="0066451B">
        <w:rPr>
          <w:b/>
          <w:color w:val="000000"/>
        </w:rPr>
        <w:t xml:space="preserve">0.02 · 696 · 0.81 · (1-0.1) + 0.0188 · 0 · 696 = </w:t>
      </w:r>
      <w:r w:rsidRPr="0066451B">
        <w:rPr>
          <w:rFonts w:ascii="Arial" w:hAnsi="Arial" w:cs="Arial"/>
          <w:b/>
          <w:color w:val="000000"/>
        </w:rPr>
        <w:t>10.15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0.02 · BG · S1R · (1-NSO2) + 0.0188 · H2S · BG = </w:t>
      </w:r>
      <w:r w:rsidRPr="0066451B">
        <w:rPr>
          <w:b/>
          <w:color w:val="000000"/>
        </w:rPr>
        <w:t xml:space="preserve">0.02 · 413.1 · 0.81 · (1-0.1) + 0.0188 · 0 · 413.1 = </w:t>
      </w:r>
      <w:r w:rsidRPr="0066451B">
        <w:rPr>
          <w:rFonts w:ascii="Arial" w:hAnsi="Arial" w:cs="Arial"/>
          <w:b/>
          <w:color w:val="000000"/>
        </w:rPr>
        <w:t>6.02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r w:rsidRPr="0066451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Q4 = </w:t>
      </w:r>
      <w:r w:rsidRPr="0066451B">
        <w:rPr>
          <w:rFonts w:ascii="Arial" w:hAnsi="Arial" w:cs="Arial"/>
          <w:b/>
          <w:color w:val="000000"/>
        </w:rPr>
        <w:t>5.5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66451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66451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66451B">
        <w:rPr>
          <w:b/>
          <w:i/>
          <w:color w:val="000000"/>
          <w:sz w:val="22"/>
        </w:rPr>
        <w:t xml:space="preserve">Q3 = </w:t>
      </w:r>
      <w:r w:rsidRPr="0066451B">
        <w:rPr>
          <w:rFonts w:ascii="Arial" w:hAnsi="Arial" w:cs="Arial"/>
          <w:b/>
          <w:color w:val="000000"/>
        </w:rPr>
        <w:t>0.5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66451B">
        <w:rPr>
          <w:b/>
          <w:i/>
          <w:color w:val="000000"/>
          <w:sz w:val="22"/>
        </w:rPr>
        <w:t xml:space="preserve">R = </w:t>
      </w:r>
      <w:r w:rsidRPr="0066451B">
        <w:rPr>
          <w:rFonts w:ascii="Arial" w:hAnsi="Arial" w:cs="Arial"/>
          <w:b/>
          <w:color w:val="000000"/>
        </w:rPr>
        <w:t>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66451B">
        <w:rPr>
          <w:b/>
          <w:i/>
          <w:color w:val="000000"/>
          <w:sz w:val="22"/>
        </w:rPr>
        <w:t xml:space="preserve">CCO = </w:t>
      </w:r>
      <w:r w:rsidRPr="0066451B">
        <w:rPr>
          <w:b/>
          <w:i/>
          <w:color w:val="000000"/>
        </w:rPr>
        <w:t xml:space="preserve">Q3 · R · QR = </w:t>
      </w:r>
      <w:r w:rsidRPr="0066451B">
        <w:rPr>
          <w:b/>
          <w:color w:val="000000"/>
        </w:rPr>
        <w:t xml:space="preserve">0.5 · 1 · 22.19 = </w:t>
      </w:r>
      <w:r w:rsidRPr="0066451B">
        <w:rPr>
          <w:rFonts w:ascii="Arial" w:hAnsi="Arial" w:cs="Arial"/>
          <w:b/>
          <w:color w:val="000000"/>
        </w:rPr>
        <w:t>11.1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66451B">
        <w:rPr>
          <w:b/>
          <w:i/>
          <w:color w:val="000000"/>
          <w:sz w:val="22"/>
        </w:rPr>
        <w:t xml:space="preserve">_M_ = </w:t>
      </w:r>
      <w:r w:rsidRPr="0066451B">
        <w:rPr>
          <w:b/>
          <w:i/>
          <w:color w:val="000000"/>
        </w:rPr>
        <w:t xml:space="preserve">0.001 · BT · CCO · (1-Q4 / 100) = </w:t>
      </w:r>
      <w:r w:rsidRPr="0066451B">
        <w:rPr>
          <w:b/>
          <w:color w:val="000000"/>
        </w:rPr>
        <w:t xml:space="preserve">0.001 · 696 · 11.1 · (1-5.5 / 100) = </w:t>
      </w:r>
      <w:r w:rsidRPr="0066451B">
        <w:rPr>
          <w:rFonts w:ascii="Arial" w:hAnsi="Arial" w:cs="Arial"/>
          <w:b/>
          <w:color w:val="000000"/>
        </w:rPr>
        <w:t>7.3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  <w:r w:rsidRPr="0066451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66451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66451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66451B">
        <w:rPr>
          <w:b/>
          <w:i/>
          <w:color w:val="000000"/>
          <w:sz w:val="22"/>
        </w:rPr>
        <w:t xml:space="preserve">_G_ = </w:t>
      </w:r>
      <w:r w:rsidRPr="0066451B">
        <w:rPr>
          <w:b/>
          <w:i/>
          <w:color w:val="000000"/>
        </w:rPr>
        <w:t xml:space="preserve">0.001 · BG · CCO · (1-Q4 / 100) = </w:t>
      </w:r>
      <w:r w:rsidRPr="0066451B">
        <w:rPr>
          <w:b/>
          <w:color w:val="000000"/>
        </w:rPr>
        <w:t xml:space="preserve">0.001 · 413.1 · 11.1 · (1-5.5 / 100) = </w:t>
      </w:r>
      <w:r w:rsidRPr="0066451B">
        <w:rPr>
          <w:rFonts w:ascii="Arial" w:hAnsi="Arial" w:cs="Arial"/>
          <w:b/>
          <w:color w:val="000000"/>
        </w:rPr>
        <w:t>4.33</w:t>
      </w:r>
    </w:p>
    <w:p w:rsidR="0066451B" w:rsidRPr="0066451B" w:rsidRDefault="0066451B" w:rsidP="0066451B">
      <w:pPr>
        <w:rPr>
          <w:rFonts w:ascii="Arial" w:hAnsi="Arial" w:cs="Arial"/>
          <w:b/>
          <w:color w:val="000000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  <w:r w:rsidRPr="0066451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u w:val="single"/>
        </w:rPr>
      </w:pPr>
      <w:proofErr w:type="gramStart"/>
      <w:r w:rsidRPr="0066451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6451B" w:rsidRPr="0066451B" w:rsidRDefault="0066451B" w:rsidP="0066451B">
      <w:pPr>
        <w:rPr>
          <w:b/>
          <w:i/>
          <w:color w:val="000000"/>
          <w:u w:val="single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54FB" w:rsidRDefault="006C54FB" w:rsidP="006C54F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54FB" w:rsidRDefault="006C54FB" w:rsidP="006C54F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7A72B6" w:rsidRPr="00402D44" w:rsidRDefault="007A72B6" w:rsidP="007A72B6">
      <w:pPr>
        <w:rPr>
          <w:rFonts w:ascii="Arial" w:hAnsi="Arial" w:cs="Arial"/>
          <w:b/>
          <w:color w:val="000000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7A72B6" w:rsidRPr="00402D44" w:rsidRDefault="007A72B6" w:rsidP="007A72B6">
      <w:pPr>
        <w:rPr>
          <w:color w:val="000000"/>
          <w:sz w:val="22"/>
        </w:rPr>
      </w:pPr>
    </w:p>
    <w:p w:rsidR="007A72B6" w:rsidRPr="00402D44" w:rsidRDefault="007A72B6" w:rsidP="007A72B6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2B6" w:rsidRPr="00402D44" w:rsidRDefault="007A72B6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7A72B6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B6" w:rsidRPr="00402D44" w:rsidRDefault="007A72B6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7A72B6" w:rsidRPr="00402D44" w:rsidRDefault="007A72B6" w:rsidP="007A72B6">
      <w:pPr>
        <w:rPr>
          <w:b/>
          <w:i/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6007,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6007 01, Склад угля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160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(365-(160 + 0)) · (1-0) = </w:t>
      </w:r>
      <w:r>
        <w:rPr>
          <w:rFonts w:ascii="Arial" w:hAnsi="Arial" w:cs="Arial"/>
          <w:b/>
          <w:color w:val="000000"/>
        </w:rPr>
        <w:t>10.4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+ 10.4 = </w:t>
      </w:r>
      <w:r>
        <w:rPr>
          <w:rFonts w:ascii="Arial" w:hAnsi="Arial" w:cs="Arial"/>
          <w:b/>
          <w:color w:val="000000"/>
        </w:rPr>
        <w:t>10.75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10.75 = </w:t>
      </w:r>
      <w:r>
        <w:rPr>
          <w:rFonts w:ascii="Arial" w:hAnsi="Arial" w:cs="Arial"/>
          <w:b/>
          <w:color w:val="000000"/>
        </w:rPr>
        <w:t>4.3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</w:t>
            </w:r>
          </w:p>
        </w:tc>
      </w:tr>
    </w:tbl>
    <w:p w:rsidR="0015298A" w:rsidRDefault="0015298A" w:rsidP="0015298A">
      <w:pPr>
        <w:rPr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6008,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lastRenderedPageBreak/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0.7 · 1.45 · 0.7 · 0.002 · 625 · (1-0) = </w:t>
      </w:r>
      <w:r>
        <w:rPr>
          <w:rFonts w:ascii="Arial" w:hAnsi="Arial" w:cs="Arial"/>
          <w:b/>
          <w:color w:val="000000"/>
        </w:rPr>
        <w:t>2.664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0.7 · 1.45 · 0.7 · 0.002 · 625 · (365-(137 + 0)) · (1-0) = </w:t>
      </w:r>
      <w:r>
        <w:rPr>
          <w:rFonts w:ascii="Arial" w:hAnsi="Arial" w:cs="Arial"/>
          <w:b/>
          <w:color w:val="000000"/>
        </w:rPr>
        <w:t>17.5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+ 2.664 = </w:t>
      </w:r>
      <w:r>
        <w:rPr>
          <w:rFonts w:ascii="Arial" w:hAnsi="Arial" w:cs="Arial"/>
          <w:b/>
          <w:color w:val="000000"/>
        </w:rPr>
        <w:t>4.04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+ 17.5 = </w:t>
      </w:r>
      <w:r>
        <w:rPr>
          <w:rFonts w:ascii="Arial" w:hAnsi="Arial" w:cs="Arial"/>
          <w:b/>
          <w:color w:val="000000"/>
        </w:rPr>
        <w:t>17.93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17.93 = </w:t>
      </w:r>
      <w:r>
        <w:rPr>
          <w:rFonts w:ascii="Arial" w:hAnsi="Arial" w:cs="Arial"/>
          <w:b/>
          <w:color w:val="000000"/>
        </w:rPr>
        <w:t>7.17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4.04 = </w:t>
      </w:r>
      <w:r>
        <w:rPr>
          <w:rFonts w:ascii="Arial" w:hAnsi="Arial" w:cs="Arial"/>
          <w:b/>
          <w:color w:val="000000"/>
        </w:rPr>
        <w:t>1.616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7.17</w:t>
            </w:r>
          </w:p>
        </w:tc>
      </w:tr>
    </w:tbl>
    <w:p w:rsidR="0015298A" w:rsidRDefault="0015298A" w:rsidP="0015298A">
      <w:pPr>
        <w:rPr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6009,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15298A" w:rsidRDefault="0015298A" w:rsidP="0015298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3.36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3.36 · 1 · 60 / 1200 = </w:t>
      </w:r>
      <w:r>
        <w:rPr>
          <w:rFonts w:ascii="Arial" w:hAnsi="Arial" w:cs="Arial"/>
          <w:b/>
          <w:color w:val="000000"/>
        </w:rPr>
        <w:t>0.168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1 · 1 · 0.7 · 144000 · (1-0) = </w:t>
      </w:r>
      <w:r>
        <w:rPr>
          <w:rFonts w:ascii="Arial" w:hAnsi="Arial" w:cs="Arial"/>
          <w:b/>
          <w:color w:val="000000"/>
        </w:rPr>
        <w:t>14.52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0.168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+ 14.52 = </w:t>
      </w:r>
      <w:r>
        <w:rPr>
          <w:rFonts w:ascii="Arial" w:hAnsi="Arial" w:cs="Arial"/>
          <w:b/>
          <w:color w:val="000000"/>
        </w:rPr>
        <w:t>14.52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0.336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0.1 · 1 · 0.7 · 144000 · (1-0) = </w:t>
      </w:r>
      <w:r>
        <w:rPr>
          <w:rFonts w:ascii="Arial" w:hAnsi="Arial" w:cs="Arial"/>
          <w:b/>
          <w:color w:val="000000"/>
        </w:rPr>
        <w:t>1.452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0.336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14.52 + 1.452 = </w:t>
      </w:r>
      <w:r>
        <w:rPr>
          <w:rFonts w:ascii="Arial" w:hAnsi="Arial" w:cs="Arial"/>
          <w:b/>
          <w:color w:val="000000"/>
        </w:rPr>
        <w:t>15.97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15298A" w:rsidRDefault="0015298A" w:rsidP="0015298A">
      <w:pPr>
        <w:rPr>
          <w:b/>
          <w:i/>
          <w:color w:val="000000"/>
          <w:u w:val="single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13500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0.4 · 1.45 · 0.2 · 0.002 · 13500 · (1-0) = </w:t>
      </w:r>
      <w:r>
        <w:rPr>
          <w:rFonts w:ascii="Arial" w:hAnsi="Arial" w:cs="Arial"/>
          <w:b/>
          <w:color w:val="000000"/>
        </w:rPr>
        <w:t>9.4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0.4 · 1.45 · 0.2 · 0.002 · 13500 · (365-(137 + 0)) · (1-0) = </w:t>
      </w:r>
      <w:r>
        <w:rPr>
          <w:rFonts w:ascii="Arial" w:hAnsi="Arial" w:cs="Arial"/>
          <w:b/>
          <w:color w:val="000000"/>
        </w:rPr>
        <w:t>61.7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0.336 + 9.4 = </w:t>
      </w:r>
      <w:r>
        <w:rPr>
          <w:rFonts w:ascii="Arial" w:hAnsi="Arial" w:cs="Arial"/>
          <w:b/>
          <w:color w:val="000000"/>
        </w:rPr>
        <w:t>9.74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15.97 + 61.7 = </w:t>
      </w:r>
      <w:r>
        <w:rPr>
          <w:rFonts w:ascii="Arial" w:hAnsi="Arial" w:cs="Arial"/>
          <w:b/>
          <w:color w:val="000000"/>
        </w:rPr>
        <w:t>77.7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77.7 = </w:t>
      </w:r>
      <w:r>
        <w:rPr>
          <w:rFonts w:ascii="Arial" w:hAnsi="Arial" w:cs="Arial"/>
          <w:b/>
          <w:color w:val="000000"/>
        </w:rPr>
        <w:t>31.1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9.74 = </w:t>
      </w:r>
      <w:r>
        <w:rPr>
          <w:rFonts w:ascii="Arial" w:hAnsi="Arial" w:cs="Arial"/>
          <w:b/>
          <w:color w:val="000000"/>
        </w:rPr>
        <w:t>3.896</w:t>
      </w:r>
    </w:p>
    <w:p w:rsidR="0015298A" w:rsidRDefault="0015298A" w:rsidP="0015298A">
      <w:pPr>
        <w:rPr>
          <w:rFonts w:ascii="Arial" w:hAnsi="Arial" w:cs="Arial"/>
          <w:b/>
          <w:color w:val="000000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8A" w:rsidRDefault="0015298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5298A" w:rsidTr="0015298A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3.896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8A" w:rsidRDefault="0015298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31.1</w:t>
            </w:r>
          </w:p>
        </w:tc>
      </w:tr>
    </w:tbl>
    <w:p w:rsidR="0015298A" w:rsidRDefault="0015298A" w:rsidP="0015298A">
      <w:pPr>
        <w:rPr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b/>
          <w:i/>
          <w:color w:val="000000"/>
          <w:sz w:val="22"/>
        </w:rPr>
      </w:pPr>
    </w:p>
    <w:p w:rsidR="00644452" w:rsidRDefault="00644452" w:rsidP="00644452">
      <w:pPr>
        <w:rPr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 (резервуары, заправка)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Нефтепродукт</w:t>
      </w:r>
      <w:proofErr w:type="gramStart"/>
      <w:r>
        <w:rPr>
          <w:rFonts w:ascii="Courier New" w:hAnsi="Courier New" w:cs="Courier New"/>
          <w:color w:val="000000"/>
          <w:sz w:val="22"/>
        </w:rPr>
        <w:t>:Д</w:t>
      </w:r>
      <w:proofErr w:type="gramEnd"/>
      <w:r>
        <w:rPr>
          <w:rFonts w:ascii="Courier New" w:hAnsi="Courier New" w:cs="Courier New"/>
          <w:color w:val="000000"/>
          <w:sz w:val="22"/>
        </w:rPr>
        <w:t>изельное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r>
        <w:rPr>
          <w:rFonts w:ascii="Courier New" w:hAnsi="Courier New" w:cs="Courier New"/>
          <w:color w:val="000000"/>
          <w:sz w:val="22"/>
        </w:rPr>
        <w:t>резервуара</w:t>
      </w:r>
      <w:proofErr w:type="gramStart"/>
      <w:r>
        <w:rPr>
          <w:rFonts w:ascii="Courier New" w:hAnsi="Courier New" w:cs="Courier New"/>
          <w:color w:val="000000"/>
          <w:sz w:val="22"/>
        </w:rPr>
        <w:t>:н</w:t>
      </w:r>
      <w:proofErr w:type="gramEnd"/>
      <w:r>
        <w:rPr>
          <w:rFonts w:ascii="Courier New" w:hAnsi="Courier New" w:cs="Courier New"/>
          <w:color w:val="000000"/>
          <w:sz w:val="22"/>
        </w:rPr>
        <w:t>аземный</w:t>
      </w:r>
      <w:proofErr w:type="spellEnd"/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</w:p>
    <w:p w:rsidR="003E4D66" w:rsidRDefault="003E4D66" w:rsidP="003E4D66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  <w:proofErr w:type="gramEnd"/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</w:t>
      </w:r>
      <w:proofErr w:type="gramStart"/>
      <w:r>
        <w:rPr>
          <w:b/>
          <w:i/>
          <w:color w:val="000000"/>
          <w:u w:val="single"/>
        </w:rPr>
        <w:t xml:space="preserve"> С</w:t>
      </w:r>
      <w:proofErr w:type="gramEnd"/>
      <w:r>
        <w:rPr>
          <w:b/>
          <w:i/>
          <w:color w:val="000000"/>
          <w:u w:val="single"/>
        </w:rPr>
        <w:t>/ (Углеводороды предельные С12-С19 (в пересчете на С); Растворитель РПК-265П) (10)</w:t>
      </w:r>
    </w:p>
    <w:p w:rsidR="003E4D66" w:rsidRDefault="003E4D66" w:rsidP="003E4D66">
      <w:pPr>
        <w:rPr>
          <w:b/>
          <w:i/>
          <w:color w:val="000000"/>
          <w:u w:val="single"/>
        </w:rPr>
      </w:pP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</w:p>
    <w:p w:rsidR="003E4D66" w:rsidRDefault="003E4D66" w:rsidP="003E4D6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:rsidR="003E4D66" w:rsidRDefault="003E4D66" w:rsidP="003E4D66">
      <w:pPr>
        <w:rPr>
          <w:b/>
          <w:i/>
          <w:color w:val="000000"/>
          <w:u w:val="single"/>
        </w:rPr>
      </w:pP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3E4D66" w:rsidRDefault="003E4D66" w:rsidP="003E4D6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3E4D66" w:rsidTr="003E4D6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D66" w:rsidRDefault="003E4D6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D66" w:rsidRDefault="003E4D6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D66" w:rsidRDefault="003E4D6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D66" w:rsidRDefault="003E4D6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4D66" w:rsidTr="003E4D6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3E4D66" w:rsidTr="003E4D6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>
              <w:rPr>
                <w:color w:val="000000"/>
                <w:sz w:val="22"/>
              </w:rPr>
              <w:t xml:space="preserve"> С</w:t>
            </w:r>
            <w:proofErr w:type="gramEnd"/>
            <w:r>
              <w:rPr>
                <w:color w:val="000000"/>
                <w:sz w:val="22"/>
              </w:rPr>
              <w:t xml:space="preserve">/ (Углеводороды предельные С12-С19 (в пересчете на С); </w:t>
            </w:r>
            <w:r>
              <w:rPr>
                <w:color w:val="000000"/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66" w:rsidRDefault="003E4D6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3E4D66" w:rsidRDefault="003E4D66" w:rsidP="003E4D66">
      <w:pPr>
        <w:rPr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3E4D66" w:rsidRDefault="003E4D66" w:rsidP="003E4D66">
      <w:pPr>
        <w:rPr>
          <w:b/>
          <w:i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E4D66" w:rsidRDefault="003E4D66" w:rsidP="003E4D6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3E4D66" w:rsidRDefault="003E4D66" w:rsidP="003E4D66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источника выделения: Склады, </w:t>
      </w:r>
      <w:proofErr w:type="spellStart"/>
      <w:r>
        <w:rPr>
          <w:rFonts w:ascii="Courier New" w:hAnsi="Courier New" w:cs="Courier New"/>
          <w:color w:val="000000"/>
          <w:sz w:val="22"/>
        </w:rPr>
        <w:t>хвостохранилища</w:t>
      </w:r>
      <w:proofErr w:type="spellEnd"/>
      <w:r>
        <w:rPr>
          <w:rFonts w:ascii="Courier New" w:hAnsi="Courier New" w:cs="Courier New"/>
          <w:color w:val="000000"/>
          <w:sz w:val="22"/>
        </w:rPr>
        <w:t>, узлы пересыпки пылящих материалов</w:t>
      </w: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Материал: </w:t>
      </w:r>
      <w:r w:rsidR="002D73A6">
        <w:rPr>
          <w:rFonts w:ascii="Courier New" w:hAnsi="Courier New" w:cs="Courier New"/>
          <w:color w:val="000000"/>
          <w:sz w:val="22"/>
        </w:rPr>
        <w:t>порода</w:t>
      </w:r>
      <w:bookmarkStart w:id="0" w:name="_GoBack"/>
      <w:bookmarkEnd w:id="0"/>
    </w:p>
    <w:p w:rsidR="0015298A" w:rsidRDefault="0015298A" w:rsidP="0015298A">
      <w:pPr>
        <w:rPr>
          <w:rFonts w:ascii="Courier New" w:hAnsi="Courier New" w:cs="Courier New"/>
          <w:color w:val="000000"/>
          <w:sz w:val="22"/>
        </w:rPr>
      </w:pPr>
    </w:p>
    <w:p w:rsidR="002D73A6" w:rsidRDefault="002D73A6" w:rsidP="002D73A6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2D73A6" w:rsidRDefault="002D73A6" w:rsidP="002D73A6">
      <w:pPr>
        <w:rPr>
          <w:b/>
          <w:i/>
          <w:color w:val="000000"/>
          <w:u w:val="single"/>
        </w:rPr>
      </w:pP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0.01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300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73300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пыли с 1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F = </w:t>
      </w:r>
      <w:r>
        <w:rPr>
          <w:b/>
          <w:color w:val="000000"/>
        </w:rPr>
        <w:t xml:space="preserve">3 · 1 · 0.01 · 1.45 · 0.2 · 0.002 · 73300 = </w:t>
      </w:r>
      <w:r>
        <w:rPr>
          <w:rFonts w:ascii="Arial" w:hAnsi="Arial" w:cs="Arial"/>
          <w:b/>
          <w:color w:val="000000"/>
        </w:rPr>
        <w:t>1.275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rFonts w:ascii="Arial" w:hAnsi="Arial" w:cs="Arial"/>
          <w:b/>
          <w:color w:val="000000"/>
        </w:rPr>
        <w:t>5472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K3SR · K4 · K5 · K6 · K7 · Q · F  · RT · 0.0036 = </w:t>
      </w:r>
      <w:r>
        <w:rPr>
          <w:b/>
          <w:color w:val="000000"/>
        </w:rPr>
        <w:t xml:space="preserve">1 · 1 · 0.01 · 1.45 · 0.2 · 0.002 · 73300  · 5472 · 0.0036 = </w:t>
      </w:r>
      <w:r>
        <w:rPr>
          <w:rFonts w:ascii="Arial" w:hAnsi="Arial" w:cs="Arial"/>
          <w:b/>
          <w:color w:val="000000"/>
        </w:rPr>
        <w:t>8.37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0.01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0.003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19.3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0.5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0.4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19.3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>
        <w:rPr>
          <w:rFonts w:ascii="Arial" w:hAnsi="Arial" w:cs="Arial"/>
          <w:b/>
          <w:color w:val="000000"/>
        </w:rPr>
        <w:t>0.000386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rFonts w:ascii="Arial" w:hAnsi="Arial" w:cs="Arial"/>
          <w:b/>
          <w:color w:val="000000"/>
        </w:rPr>
        <w:t>8760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G · B · RT2 = </w:t>
      </w:r>
      <w:r>
        <w:rPr>
          <w:b/>
          <w:color w:val="000000"/>
        </w:rPr>
        <w:t xml:space="preserve">0.01 · 0.003 · 1 · 1 · 0.01 · 0.2 · 19.3 · 0.4 · 8760 = </w:t>
      </w:r>
      <w:r>
        <w:rPr>
          <w:rFonts w:ascii="Arial" w:hAnsi="Arial" w:cs="Arial"/>
          <w:b/>
          <w:color w:val="000000"/>
        </w:rPr>
        <w:t>0.00406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разовый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/сек,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1.275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т/год 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8.37</w:t>
      </w:r>
    </w:p>
    <w:p w:rsidR="002D73A6" w:rsidRDefault="002D73A6" w:rsidP="002D73A6">
      <w:pPr>
        <w:rPr>
          <w:rFonts w:ascii="Arial" w:hAnsi="Arial" w:cs="Arial"/>
          <w:b/>
          <w:color w:val="000000"/>
        </w:rPr>
      </w:pPr>
    </w:p>
    <w:p w:rsidR="002D73A6" w:rsidRDefault="002D73A6" w:rsidP="002D73A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3A6" w:rsidRDefault="002D73A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D73A6" w:rsidTr="002D73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3A6" w:rsidRDefault="002D73A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8.37</w:t>
            </w:r>
          </w:p>
        </w:tc>
      </w:tr>
    </w:tbl>
    <w:p w:rsidR="003E4D66" w:rsidRDefault="003E4D66" w:rsidP="003E4D66">
      <w:pPr>
        <w:rPr>
          <w:color w:val="000000"/>
          <w:sz w:val="22"/>
        </w:rPr>
      </w:pPr>
    </w:p>
    <w:p w:rsidR="0066451B" w:rsidRPr="0066451B" w:rsidRDefault="0066451B" w:rsidP="0066451B">
      <w:pPr>
        <w:rPr>
          <w:b/>
          <w:i/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6010,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AB16F2" w:rsidRDefault="00AB16F2" w:rsidP="00AB16F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AB16F2" w:rsidRDefault="00AB16F2" w:rsidP="00AB16F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</w:p>
    <w:p w:rsidR="00AB16F2" w:rsidRDefault="00AB16F2" w:rsidP="00AB16F2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AB16F2" w:rsidRDefault="00AB16F2" w:rsidP="00AB16F2">
      <w:pPr>
        <w:rPr>
          <w:b/>
          <w:i/>
          <w:color w:val="000000"/>
          <w:u w:val="single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AB16F2" w:rsidRDefault="00AB16F2" w:rsidP="00AB16F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B16F2" w:rsidTr="00AB16F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F2" w:rsidRDefault="00AB16F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F2" w:rsidRDefault="00AB16F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F2" w:rsidRDefault="00AB16F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F2" w:rsidRDefault="00AB16F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B16F2" w:rsidTr="00AB16F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F2" w:rsidRDefault="00AB16F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F2" w:rsidRDefault="00AB16F2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F2" w:rsidRDefault="00AB16F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F2" w:rsidRDefault="00AB16F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AB16F2" w:rsidRDefault="00AB16F2" w:rsidP="00AB16F2">
      <w:pPr>
        <w:rPr>
          <w:color w:val="000000"/>
          <w:sz w:val="22"/>
        </w:rPr>
      </w:pPr>
    </w:p>
    <w:p w:rsidR="00AB16F2" w:rsidRDefault="00AB16F2" w:rsidP="00AB16F2">
      <w:pPr>
        <w:rPr>
          <w:rFonts w:ascii="Courier New" w:hAnsi="Courier New" w:cs="Courier New"/>
          <w:color w:val="000000"/>
          <w:sz w:val="22"/>
        </w:rPr>
      </w:pPr>
    </w:p>
    <w:p w:rsidR="00AB16F2" w:rsidRDefault="00AB16F2" w:rsidP="00AB16F2">
      <w:pPr>
        <w:rPr>
          <w:b/>
          <w:i/>
          <w:color w:val="000000"/>
          <w:sz w:val="22"/>
        </w:rPr>
      </w:pPr>
    </w:p>
    <w:p w:rsidR="00AB16F2" w:rsidRDefault="00AB16F2" w:rsidP="00AB16F2">
      <w:pPr>
        <w:jc w:val="center"/>
        <w:rPr>
          <w:color w:val="000000"/>
          <w:sz w:val="22"/>
        </w:rPr>
      </w:pPr>
    </w:p>
    <w:p w:rsidR="0066451B" w:rsidRPr="0066451B" w:rsidRDefault="0066451B" w:rsidP="0066451B">
      <w:pPr>
        <w:rPr>
          <w:rFonts w:ascii="Courier New" w:hAnsi="Courier New" w:cs="Courier New"/>
          <w:color w:val="000000"/>
          <w:sz w:val="22"/>
        </w:rPr>
      </w:pPr>
    </w:p>
    <w:p w:rsidR="0066451B" w:rsidRPr="0066451B" w:rsidRDefault="0066451B" w:rsidP="0066451B">
      <w:pPr>
        <w:jc w:val="center"/>
        <w:rPr>
          <w:color w:val="000000"/>
          <w:sz w:val="22"/>
        </w:rPr>
      </w:pPr>
    </w:p>
    <w:sectPr w:rsidR="0066451B" w:rsidRPr="0066451B" w:rsidSect="0066451B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2E4" w:rsidRDefault="00DE12E4" w:rsidP="0066451B">
      <w:r>
        <w:separator/>
      </w:r>
    </w:p>
  </w:endnote>
  <w:endnote w:type="continuationSeparator" w:id="0">
    <w:p w:rsidR="00DE12E4" w:rsidRDefault="00DE12E4" w:rsidP="0066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2E4" w:rsidRDefault="00DE12E4" w:rsidP="0066451B">
      <w:r>
        <w:separator/>
      </w:r>
    </w:p>
  </w:footnote>
  <w:footnote w:type="continuationSeparator" w:id="0">
    <w:p w:rsidR="00DE12E4" w:rsidRDefault="00DE12E4" w:rsidP="0066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1B" w:rsidRDefault="006645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1B"/>
    <w:rsid w:val="0003793F"/>
    <w:rsid w:val="0015298A"/>
    <w:rsid w:val="001B724E"/>
    <w:rsid w:val="002D73A6"/>
    <w:rsid w:val="003D7AD5"/>
    <w:rsid w:val="003E4D66"/>
    <w:rsid w:val="004B1803"/>
    <w:rsid w:val="00523515"/>
    <w:rsid w:val="00584A2A"/>
    <w:rsid w:val="00644452"/>
    <w:rsid w:val="0066451B"/>
    <w:rsid w:val="006C54FB"/>
    <w:rsid w:val="007A72B6"/>
    <w:rsid w:val="009D7069"/>
    <w:rsid w:val="00A64C25"/>
    <w:rsid w:val="00AB16F2"/>
    <w:rsid w:val="00B30ECD"/>
    <w:rsid w:val="00CE07C9"/>
    <w:rsid w:val="00DE12E4"/>
    <w:rsid w:val="00F13F5C"/>
    <w:rsid w:val="00F6462C"/>
    <w:rsid w:val="00F7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523515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51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645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51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523515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523515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523515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523515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523515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523515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523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523515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52351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523515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51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645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51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523515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523515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523515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523515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523515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523515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523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523515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52351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S185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Y80S185U</Template>
  <TotalTime>60</TotalTime>
  <Pages>40</Pages>
  <Words>13023</Words>
  <Characters>74237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14</cp:revision>
  <dcterms:created xsi:type="dcterms:W3CDTF">2024-07-18T08:11:00Z</dcterms:created>
  <dcterms:modified xsi:type="dcterms:W3CDTF">2026-05-29T13:18:00Z</dcterms:modified>
</cp:coreProperties>
</file>